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3714" w14:paraId="9573714" w:rsidRDefault="00E92367" w:rsidP="00E92367" w:rsidR="00E92367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E92367" w:rsidP="00E92367" w:rsidR="00E92367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E92367" w:rsidP="00E92367" w:rsidR="00E92367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E92367" w:rsidP="00E92367" w:rsidR="00E92367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St-667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16-5</w:t>
      </w:r>
    </w:p>
    <w:p w:rsidRDefault="00E92367" w:rsidP="00E92367" w:rsidR="00E92367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E92367" w:rsidP="00E92367" w:rsidR="00E92367" w:rsidRPr="000A3A0F">
      <w:pPr>
        <w:jc w:val="both"/>
        <w:rPr>
          <w:sz w:val="23"/>
          <w:szCs w:val="23"/>
        </w:rPr>
      </w:pPr>
    </w:p>
    <w:p w:rsidRDefault="00E92367" w:rsidP="00E92367" w:rsidR="00E92367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E92367" w:rsidP="00E92367" w:rsidR="00E92367" w:rsidRPr="000A3A0F">
      <w:pPr>
        <w:rPr>
          <w:sz w:val="23"/>
          <w:szCs w:val="23"/>
        </w:rPr>
      </w:pPr>
    </w:p>
    <w:p w:rsidRDefault="00E92367" w:rsidP="00E92367" w:rsidR="00E92367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E92367" w:rsidP="00E92367" w:rsidR="00E92367" w:rsidRPr="000A3A0F">
      <w:pPr>
        <w:rPr>
          <w:sz w:val="23"/>
          <w:szCs w:val="23"/>
        </w:rPr>
      </w:pPr>
    </w:p>
    <w:p w:rsidRDefault="00E92367" w:rsidP="00E92367" w:rsidR="00E92367" w:rsidRPr="0015040F">
      <w:pPr>
        <w:jc w:val="both"/>
        <w:rPr>
          <w:sz w:val="23"/>
          <w:szCs w:val="23"/>
        </w:rPr>
      </w:pPr>
      <w:r w:rsidRPr="001504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 xml:space="preserve">BERNE GRUPA d.o.o., Bale, </w:t>
      </w:r>
      <w:r w:rsidR="008C166F">
        <w:rPr>
          <w:sz w:val="23"/>
          <w:szCs w:val="23"/>
        </w:rPr>
        <w:t>San Zuian 7, OIB: 85919721840, 8</w:t>
      </w:r>
      <w:r>
        <w:rPr>
          <w:sz w:val="23"/>
          <w:szCs w:val="23"/>
        </w:rPr>
        <w:t>. lipnja</w:t>
      </w:r>
      <w:r w:rsidRPr="0015040F">
        <w:rPr>
          <w:sz w:val="23"/>
          <w:szCs w:val="23"/>
        </w:rPr>
        <w:t xml:space="preserve"> 2016. </w:t>
      </w:r>
    </w:p>
    <w:p w:rsidRDefault="00E92367" w:rsidP="00E92367" w:rsidR="00E92367" w:rsidRPr="000A3A0F">
      <w:pPr>
        <w:tabs>
          <w:tab w:pos="4536" w:val="center"/>
          <w:tab w:pos="7580" w:val="left"/>
        </w:tabs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>r i j e š i o    j e</w:t>
      </w:r>
      <w:r>
        <w:rPr>
          <w:sz w:val="23"/>
          <w:szCs w:val="23"/>
        </w:rPr>
        <w:tab/>
      </w:r>
    </w:p>
    <w:p w:rsidRDefault="00E92367" w:rsidP="00E92367" w:rsidR="00E92367" w:rsidRPr="000A3A0F">
      <w:pPr>
        <w:jc w:val="both"/>
        <w:rPr>
          <w:sz w:val="23"/>
          <w:szCs w:val="23"/>
        </w:rPr>
      </w:pPr>
    </w:p>
    <w:p w:rsidRDefault="00E92367" w:rsidP="00E92367" w:rsidR="00E92367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Pr="00CB12CA">
        <w:t xml:space="preserve">dužnikom </w:t>
      </w:r>
      <w:r>
        <w:rPr>
          <w:sz w:val="23"/>
          <w:szCs w:val="23"/>
        </w:rPr>
        <w:t>BERNE GRUPA d.o.o., Bale, San Zuian 7, OIB: 85919721840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667-16</w:t>
      </w:r>
      <w:r w:rsidRPr="000A3A0F">
        <w:rPr>
          <w:bCs w:val="false"/>
          <w:sz w:val="23"/>
          <w:szCs w:val="23"/>
        </w:rPr>
        <w:t xml:space="preserve">.  </w:t>
      </w:r>
    </w:p>
    <w:p w:rsidRDefault="00E92367" w:rsidP="00E92367" w:rsidR="00E92367" w:rsidRPr="000A3A0F">
      <w:pPr>
        <w:jc w:val="both"/>
        <w:rPr>
          <w:sz w:val="23"/>
          <w:szCs w:val="23"/>
        </w:rPr>
      </w:pPr>
    </w:p>
    <w:p w:rsidRDefault="00E92367" w:rsidP="00E92367" w:rsidR="00E92367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E92367" w:rsidP="00E92367" w:rsidR="00E92367" w:rsidRPr="000A3A0F">
      <w:pPr>
        <w:jc w:val="both"/>
        <w:rPr>
          <w:bCs w:val="false"/>
          <w:sz w:val="23"/>
          <w:szCs w:val="23"/>
        </w:rPr>
      </w:pPr>
    </w:p>
    <w:p w:rsidRDefault="00E92367" w:rsidP="00E92367" w:rsidR="00E92367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E92367" w:rsidP="00E92367" w:rsidR="00E92367" w:rsidRPr="000A3A0F">
      <w:pPr>
        <w:jc w:val="both"/>
        <w:rPr>
          <w:sz w:val="23"/>
          <w:szCs w:val="23"/>
          <w:lang w:val="pl-PL"/>
        </w:rPr>
      </w:pPr>
    </w:p>
    <w:p w:rsidRDefault="00E92367" w:rsidP="00E92367" w:rsidR="00E92367" w:rsidRPr="00E92367">
      <w:pPr>
        <w:jc w:val="both"/>
        <w:rPr>
          <w:color w:val="FF0000"/>
          <w:sz w:val="23"/>
          <w:szCs w:val="23"/>
        </w:rPr>
      </w:pPr>
      <w:r w:rsidRPr="000A3A0F">
        <w:rPr>
          <w:sz w:val="23"/>
          <w:szCs w:val="23"/>
          <w:lang w:val="pl-PL"/>
        </w:rPr>
        <w:tab/>
      </w:r>
      <w:r w:rsidRPr="00ED3DC0">
        <w:rPr>
          <w:sz w:val="23"/>
          <w:szCs w:val="23"/>
          <w:lang w:val="pl-PL"/>
        </w:rPr>
        <w:t xml:space="preserve">U predmetu je pokrenut prethodni postupak te je zakazano ročište radi utvrđivanja pretpostavki za otvaranje stečajnog postupka nad dužnikom, na koje je za dužnika pristupio zakonski zastupnik </w:t>
      </w:r>
      <w:r>
        <w:rPr>
          <w:sz w:val="23"/>
          <w:szCs w:val="23"/>
          <w:lang w:val="pl-PL"/>
        </w:rPr>
        <w:t>Enrico Berne</w:t>
      </w:r>
      <w:r w:rsidRPr="00ED3DC0">
        <w:rPr>
          <w:sz w:val="23"/>
          <w:szCs w:val="23"/>
          <w:lang w:val="pl-PL"/>
        </w:rPr>
        <w:t xml:space="preserve">, prema čijoj izjavi dužnik </w:t>
      </w:r>
      <w:r w:rsidR="0080312F">
        <w:rPr>
          <w:sz w:val="23"/>
          <w:szCs w:val="23"/>
          <w:lang w:val="pl-PL"/>
        </w:rPr>
        <w:t xml:space="preserve">je vlasnik jednog vozila proizvedenog 2006. g. </w:t>
      </w:r>
    </w:p>
    <w:p w:rsidRDefault="00E92367" w:rsidP="00E92367" w:rsidR="00E92367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</w:t>
      </w:r>
      <w:r>
        <w:rPr>
          <w:sz w:val="23"/>
          <w:szCs w:val="23"/>
        </w:rPr>
        <w:t xml:space="preserve"> na dan 1.9.2015.</w:t>
      </w:r>
      <w:r w:rsidRPr="000A3A0F">
        <w:rPr>
          <w:sz w:val="23"/>
          <w:szCs w:val="23"/>
        </w:rPr>
        <w:t xml:space="preserve"> u Očevidniku redoslijeda osnova za plaćanje ima evidentirane neizvršene osnove za plaćanje u neprekinutom razdoblju od </w:t>
      </w:r>
      <w:r>
        <w:rPr>
          <w:sz w:val="23"/>
          <w:szCs w:val="23"/>
        </w:rPr>
        <w:t>363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E92367" w:rsidP="00E92367" w:rsidR="00E92367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92367" w:rsidP="00E92367" w:rsidR="00E92367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ED3DC0">
        <w:rPr>
          <w:sz w:val="23"/>
          <w:szCs w:val="23"/>
        </w:rPr>
        <w:t>Kako je iz iskaza zakonskog zastupnika dužnika utvrđeno da</w:t>
      </w:r>
      <w:r>
        <w:rPr>
          <w:sz w:val="23"/>
          <w:szCs w:val="23"/>
        </w:rPr>
        <w:t xml:space="preserve"> dužnik nema likvidne imovine iz koje bi se mogli namiriti troškovi postupka, </w:t>
      </w:r>
      <w:r w:rsidRPr="00ED3DC0">
        <w:rPr>
          <w:sz w:val="23"/>
          <w:szCs w:val="23"/>
        </w:rPr>
        <w:t xml:space="preserve">to je temeljem čl. 132. st. 1. SZ-a odlučeno kao u izreci. </w:t>
      </w:r>
    </w:p>
    <w:p w:rsidRDefault="00E92367" w:rsidP="00E92367" w:rsidR="00E92367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E92367" w:rsidP="00E92367" w:rsidR="00E92367" w:rsidRPr="000A3A0F">
      <w:pPr>
        <w:rPr>
          <w:sz w:val="23"/>
          <w:szCs w:val="23"/>
        </w:rPr>
      </w:pPr>
    </w:p>
    <w:p w:rsidRDefault="00E92367" w:rsidP="00E92367" w:rsidR="00E92367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="008C166F">
        <w:rPr>
          <w:sz w:val="23"/>
          <w:szCs w:val="23"/>
        </w:rPr>
        <w:t>Pazinu, 8</w:t>
      </w:r>
      <w:r>
        <w:rPr>
          <w:sz w:val="23"/>
          <w:szCs w:val="23"/>
        </w:rPr>
        <w:t>. lipnja</w:t>
      </w:r>
      <w:r w:rsidRPr="009566D5">
        <w:rPr>
          <w:sz w:val="23"/>
          <w:szCs w:val="23"/>
        </w:rPr>
        <w:t xml:space="preserve"> 2016.</w:t>
      </w:r>
    </w:p>
    <w:p w:rsidRDefault="00E92367" w:rsidP="00E92367" w:rsidR="00E92367">
      <w:pPr>
        <w:ind w:firstLine="720" w:left="2880"/>
        <w:jc w:val="both"/>
        <w:rPr>
          <w:sz w:val="23"/>
          <w:szCs w:val="23"/>
        </w:rPr>
      </w:pPr>
    </w:p>
    <w:p w:rsidRDefault="00E92367" w:rsidP="00E92367" w:rsidR="00E92367" w:rsidRPr="000A3A0F">
      <w:pPr>
        <w:ind w:firstLine="720" w:left="2880"/>
        <w:jc w:val="both"/>
        <w:rPr>
          <w:sz w:val="23"/>
          <w:szCs w:val="23"/>
        </w:rPr>
      </w:pPr>
    </w:p>
    <w:p w:rsidRDefault="00E92367" w:rsidP="00E92367" w:rsidR="00E92367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E92367" w:rsidP="00E92367" w:rsidR="00E92367" w:rsidRPr="000A3A0F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 r.</w:t>
      </w:r>
    </w:p>
    <w:p w:rsidRDefault="00E92367" w:rsidP="00E92367" w:rsidR="00E92367" w:rsidRPr="000A3A0F">
      <w:pPr>
        <w:jc w:val="both"/>
        <w:rPr>
          <w:sz w:val="23"/>
          <w:szCs w:val="23"/>
        </w:rPr>
      </w:pPr>
    </w:p>
    <w:p w:rsidRDefault="00E92367" w:rsidP="00E92367" w:rsidR="00E92367">
      <w:pPr>
        <w:jc w:val="both"/>
        <w:rPr>
          <w:sz w:val="23"/>
          <w:szCs w:val="23"/>
        </w:rPr>
      </w:pPr>
    </w:p>
    <w:p w:rsidRDefault="00E92367" w:rsidP="00E92367" w:rsidR="00E92367">
      <w:pPr>
        <w:jc w:val="both"/>
        <w:rPr>
          <w:sz w:val="23"/>
          <w:szCs w:val="23"/>
        </w:rPr>
      </w:pPr>
    </w:p>
    <w:p w:rsidRDefault="00E92367" w:rsidP="00E92367" w:rsidR="00E92367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E92367" w:rsidP="00E92367" w:rsidR="00E92367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E92367" w:rsidP="00E92367" w:rsidR="00E92367" w:rsidRPr="00D95430"/>
    <w:p w:rsidRDefault="00E92367" w:rsidP="00E92367" w:rsidR="00E92367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E92367" w:rsidP="00E92367" w:rsidR="00E92367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 xml:space="preserve">suda </w:t>
      </w:r>
      <w:r w:rsidR="00867358">
        <w:rPr>
          <w:sz w:val="23"/>
          <w:szCs w:val="23"/>
        </w:rPr>
        <w:t>8. lipnja</w:t>
      </w:r>
      <w:r w:rsidRPr="009566D5">
        <w:rPr>
          <w:sz w:val="23"/>
          <w:szCs w:val="23"/>
        </w:rPr>
        <w:t xml:space="preserve"> 2016. (čl. 132. st. 3. SZ-a)</w:t>
      </w:r>
    </w:p>
    <w:p w:rsidRDefault="00E92367" w:rsidP="00E92367" w:rsidR="00E92367" w:rsidRPr="009566D5">
      <w:pPr>
        <w:jc w:val="both"/>
      </w:pPr>
    </w:p>
    <w:p w:rsidRDefault="00E92367" w:rsidP="00E92367" w:rsidR="00E92367" w:rsidRPr="00D95430">
      <w:pPr>
        <w:ind w:left="360"/>
        <w:jc w:val="both"/>
      </w:pPr>
    </w:p>
    <w:p w:rsidRDefault="00E92367" w:rsidP="00E92367" w:rsidR="00E92367" w:rsidRPr="00D95430">
      <w:pPr>
        <w:jc w:val="both"/>
      </w:pPr>
    </w:p>
    <w:p w:rsidRDefault="00E92367" w:rsidP="00E92367" w:rsidR="00E92367"/>
    <w:p w:rsidRDefault="00E92367" w:rsidP="00E92367" w:rsidR="00E92367"/>
    <w:p w:rsidRDefault="00E92367" w:rsidP="00E92367" w:rsidR="00E92367"/>
    <w:p w:rsidRDefault="00E92367" w:rsidP="00E92367" w:rsidR="00E92367"/>
    <w:p w:rsidRDefault="00E92367" w:rsidP="00E92367" w:rsidR="00E92367"/>
    <w:p w:rsidRDefault="00E92367" w:rsidP="00E92367" w:rsidR="00E92367"/>
    <w:p w:rsidRDefault="00E92367" w:rsidP="00E92367" w:rsidR="00E92367"/>
    <w:p w:rsidRDefault="00E92367" w:rsidP="00E92367" w:rsidR="00E92367"/>
    <w:p w:rsidRDefault="00E92367" w:rsidP="00E92367" w:rsidR="00E92367"/>
    <w:p w:rsidRDefault="00E92367" w:rsidP="00E92367" w:rsidR="00E92367"/>
    <w:p w:rsidRDefault="00E92367" w:rsidP="00E92367" w:rsidR="00E92367"/>
    <w:p w:rsidRDefault="00E92367" w:rsidP="00E92367" w:rsidR="00E92367"/>
    <w:p w:rsidRDefault="00E92367" w:rsidP="00E92367" w:rsidR="00E92367"/>
    <w:p w:rsidRDefault="00E92367" w:rsidP="00E92367" w:rsidR="00E92367"/>
    <w:p w:rsidRDefault="00876037" w:rsidR="00876037"/>
    <w:sectPr w:rsidSect="009A6103" w:rsidR="00876037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367" w:rsidP="00E92367" w:rsidR="00E92367">
      <w:r>
        <w:separator/>
      </w:r>
    </w:p>
  </w:endnote>
  <w:endnote w:id="0" w:type="continuationSeparator">
    <w:p w:rsidRDefault="00E92367" w:rsidP="00E92367" w:rsidR="00E92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367" w:rsidP="00E92367" w:rsidR="00E92367">
      <w:r>
        <w:separator/>
      </w:r>
    </w:p>
  </w:footnote>
  <w:footnote w:id="0" w:type="continuationSeparator">
    <w:p w:rsidRDefault="00E92367" w:rsidP="00E92367" w:rsidR="00E92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E92367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458F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St-667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16-5</w:t>
        </w:r>
      </w:p>
    </w:sdtContent>
  </w:sdt>
  <w:p w:rsidRDefault="000C458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367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2367"/>
    <w:rsid w:val="000C458F"/>
    <w:rsid w:val="0080312F"/>
    <w:rsid w:val="00867358"/>
    <w:rsid w:val="00876037"/>
    <w:rsid w:val="008C166F"/>
    <w:rsid w:val="00E9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236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23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236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23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36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3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236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7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35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35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35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35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236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23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236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23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36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3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236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7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35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35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35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35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BERNE GRUPA d.o.o. BALE</izvorni_sadrzaj>
    <derivirana_varijabla naziv="DomainObject.Predmet.ProtustrankaFormated_1">  BERNE GRUPA d.o.o. BALE</derivirana_varijabla>
  </DomainObject.Predmet.ProtustrankaFormated>
  <DomainObject.Predmet.ProtustrankaFormatedOIB>
    <izvorni_sadrzaj>  BERNE GRUPA d.o.o. BALE, OIB 85919721840</izvorni_sadrzaj>
    <derivirana_varijabla naziv="DomainObject.Predmet.ProtustrankaFormatedOIB_1">  BERNE GRUPA d.o.o. BALE, OIB 85919721840</derivirana_varijabla>
  </DomainObject.Predmet.ProtustrankaFormatedOIB>
  <DomainObject.Predmet.ProtustrankaFormatedWithAdress>
    <izvorni_sadrzaj> BERNE GRUPA d.o.o. BALE, San Zuian 7, 52211 Bale</izvorni_sadrzaj>
    <derivirana_varijabla naziv="DomainObject.Predmet.ProtustrankaFormatedWithAdress_1"> BERNE GRUPA d.o.o. BALE, San Zuian 7, 52211 Bale</derivirana_varijabla>
  </DomainObject.Predmet.ProtustrankaFormatedWithAdress>
  <DomainObject.Predmet.ProtustrankaFormatedWithAdressOIB>
    <izvorni_sadrzaj> BERNE GRUPA d.o.o. BALE, OIB 85919721840, San Zuian 7, 52211 Bale</izvorni_sadrzaj>
    <derivirana_varijabla naziv="DomainObject.Predmet.ProtustrankaFormatedWithAdressOIB_1"> BERNE GRUPA d.o.o. BALE, OIB 85919721840, San Zuian 7, 52211 Bale</derivirana_varijabla>
  </DomainObject.Predmet.ProtustrankaFormatedWithAdressOIB>
  <DomainObject.Predmet.ProtustrankaWithAdress>
    <izvorni_sadrzaj>BERNE GRUPA d.o.o. BALE San Zuian 7, 52211 Bale</izvorni_sadrzaj>
    <derivirana_varijabla naziv="DomainObject.Predmet.ProtustrankaWithAdress_1">BERNE GRUPA d.o.o. BALE San Zuian 7, 52211 Bale</derivirana_varijabla>
  </DomainObject.Predmet.ProtustrankaWithAdress>
  <DomainObject.Predmet.ProtustrankaWithAdressOIB>
    <izvorni_sadrzaj>BERNE GRUPA d.o.o. BALE, OIB 85919721840, San Zuian 7, 52211 Bale</izvorni_sadrzaj>
    <derivirana_varijabla naziv="DomainObject.Predmet.ProtustrankaWithAdressOIB_1">BERNE GRUPA d.o.o. BALE, OIB 85919721840, San Zuian 7, 52211 Bale</derivirana_varijabla>
  </DomainObject.Predmet.ProtustrankaWithAdressOIB>
  <DomainObject.Predmet.ProtustrankaNazivFormated>
    <izvorni_sadrzaj>BERNE GRUPA d.o.o. BALE</izvorni_sadrzaj>
    <derivirana_varijabla naziv="DomainObject.Predmet.ProtustrankaNazivFormated_1">BERNE GRUPA d.o.o. BALE</derivirana_varijabla>
  </DomainObject.Predmet.ProtustrankaNazivFormated>
  <DomainObject.Predmet.ProtustrankaNazivFormatedOIB>
    <izvorni_sadrzaj>BERNE GRUPA d.o.o. BALE, OIB 85919721840</izvorni_sadrzaj>
    <derivirana_varijabla naziv="DomainObject.Predmet.ProtustrankaNazivFormatedOIB_1">BERNE GRUPA d.o.o. BALE, OIB 85919721840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89190.63</izvorni_sadrzaj>
    <derivirana_varijabla naziv="DomainObject.Predmet.TrenutnaVrijednost_1">89190.63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BERNE GRUPA d.o.o. BALE</item>
    </izvorni_sadrzaj>
    <derivirana_varijabla naziv="DomainObject.Predmet.ProtuStrankaListFormated_1">
      <item>BERNE GRUPA d.o.o. BALE</item>
    </derivirana_varijabla>
  </DomainObject.Predmet.ProtuStrankaListFormated>
  <DomainObject.Predmet.ProtuStrankaListFormatedOIB>
    <izvorni_sadrzaj>
      <item>BERNE GRUPA d.o.o. BALE, OIB 85919721840</item>
    </izvorni_sadrzaj>
    <derivirana_varijabla naziv="DomainObject.Predmet.ProtuStrankaListFormatedOIB_1">
      <item>BERNE GRUPA d.o.o. BALE, OIB 85919721840</item>
    </derivirana_varijabla>
  </DomainObject.Predmet.ProtuStrankaListFormatedOIB>
  <DomainObject.Predmet.ProtuStrankaListFormatedWithAdress>
    <izvorni_sadrzaj>
      <item>BERNE GRUPA d.o.o. BALE, San Zuian 7, 52211 Bale</item>
    </izvorni_sadrzaj>
    <derivirana_varijabla naziv="DomainObject.Predmet.ProtuStrankaListFormatedWithAdress_1">
      <item>BERNE GRUPA d.o.o. BALE, San Zuian 7, 52211 Bale</item>
    </derivirana_varijabla>
  </DomainObject.Predmet.ProtuStrankaListFormatedWithAdress>
  <DomainObject.Predmet.ProtuStrankaListFormatedWithAdressOIB>
    <izvorni_sadrzaj>
      <item>BERNE GRUPA d.o.o. BALE, OIB 85919721840, San Zuian 7, 52211 Bale</item>
    </izvorni_sadrzaj>
    <derivirana_varijabla naziv="DomainObject.Predmet.ProtuStrankaListFormatedWithAdressOIB_1">
      <item>BERNE GRUPA d.o.o. BALE, OIB 85919721840, San Zuian 7, 52211 Bale</item>
    </derivirana_varijabla>
  </DomainObject.Predmet.ProtuStrankaListFormatedWithAdressOIB>
  <DomainObject.Predmet.ProtuStrankaListNazivFormated>
    <izvorni_sadrzaj>
      <item>BERNE GRUPA d.o.o. BALE</item>
    </izvorni_sadrzaj>
    <derivirana_varijabla naziv="DomainObject.Predmet.ProtuStrankaListNazivFormated_1">
      <item>BERNE GRUPA d.o.o. BALE</item>
    </derivirana_varijabla>
  </DomainObject.Predmet.ProtuStrankaListNazivFormated>
  <DomainObject.Predmet.ProtuStrankaListNazivFormatedOIB>
    <izvorni_sadrzaj>
      <item>BERNE GRUPA d.o.o. BALE, OIB 85919721840</item>
    </izvorni_sadrzaj>
    <derivirana_varijabla naziv="DomainObject.Predmet.ProtuStrankaListNazivFormatedOIB_1">
      <item>BERNE GRUPA d.o.o. BALE, OIB 85919721840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BERNE GRUPA d.o.o. BALE</izvorni_sadrzaj>
    <derivirana_varijabla naziv="DomainObject.Predmet.ProtustrankaIDrugi_1">BERNE GRUPA d.o.o. BALE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BERNE GRUPA d.o.o. BALE, OIB 85919721840, San Zuian 7, 52211 Bale</izvorni_sadrzaj>
    <derivirana_varijabla naziv="DomainObject.Predmet.ProtustrankaIDrugiAdressOIB_1">BERNE GRUPA d.o.o. BALE, OIB 85919721840, San Zuian 7,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BERNE GRUPA d.o.o. BALE</item>
    </izvorni_sadrzaj>
    <derivirana_varijabla naziv="DomainObject.Predmet.SudioniciListNaziv_1">
      <item>FINANCIJSKA AGENCIJA, RC RIJEKA, PODRUŽNICA PULA, PULA</item>
      <item>BERNE GRUPA d.o.o. BALE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BERNE GRUPA d.o.o. BALE, OIB 85919721840, San Zuian 7,52211 Bale</item>
    </izvorni_sadrzaj>
    <derivirana_varijabla naziv="DomainObject.Predmet.SudioniciListAdressOIB_1">
      <item>FINANCIJSKA AGENCIJA, RC RIJEKA, PODRUŽNICA PULA, PULA, OIB 85821130368, Giardini 5,52100 Pula</item>
      <item>BERNE GRUPA d.o.o. BALE, OIB 85919721840, San Zuian 7,52211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85919721840</item>
    </izvorni_sadrzaj>
    <derivirana_varijabla naziv="DomainObject.Predmet.SudioniciListNazivOIB_1">
      <item>, OIB 85821130368</item>
      <item>, OIB 85919721840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7E20B-FB29-4D66-856D-2F90B060B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2305</properties:Characters>
  <properties:Lines>78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2016-06-02T08:37:00Z</dcterms:created>
  <dc:creator>Jasmina Matika</dc:creator>
  <cp:lastModifiedBy>Jasmina Matika</cp:lastModifiedBy>
  <cp:lastPrinted>2016-06-08T11:13:00Z</cp:lastPrinted>
  <dcterms:modified xmlns:xsi="http://www.w3.org/2001/XMLSchema-instance" xsi:type="dcterms:W3CDTF">2016-06-08T11:13:00Z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