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afbf" w14:paraId="d50afb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3F41AF">
        <w:rPr>
          <w:sz w:val="24"/>
          <w:szCs w:val="24"/>
        </w:rPr>
        <w:t>9</w:t>
      </w:r>
      <w:r w:rsidR="008E1612">
        <w:rPr>
          <w:sz w:val="24"/>
          <w:szCs w:val="24"/>
        </w:rPr>
        <w:t>2</w:t>
      </w:r>
      <w:r w:rsidR="003F41AF">
        <w:rPr>
          <w:sz w:val="24"/>
          <w:szCs w:val="24"/>
        </w:rPr>
        <w:t>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E1612">
        <w:rPr>
          <w:sz w:val="24"/>
          <w:szCs w:val="24"/>
        </w:rPr>
        <w:t>KUĆA DOMAĆEG BILJA j.d.o.o. za usluge i trgovinu, OIB 14432536362, Zagreb, Ilica 109</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E1612">
        <w:rPr>
          <w:sz w:val="24"/>
          <w:szCs w:val="24"/>
        </w:rPr>
        <w:t>KUĆA DOMAĆEG BILJA j.d.o.o. za usluge i trgovinu, OIB 14432536362, Zagreb, Ilica 109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E1612">
        <w:rPr>
          <w:sz w:val="24"/>
          <w:szCs w:val="24"/>
        </w:rPr>
        <w:t>Marini Poljanić, OIB 34047880455, Zagreb, Ilica 13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00195DEA">
        <w:rPr>
          <w:sz w:val="24"/>
          <w:szCs w:val="24"/>
        </w:rPr>
        <w:t>1</w:t>
      </w:r>
      <w:r w:rsidR="003F41AF">
        <w:rPr>
          <w:sz w:val="24"/>
          <w:szCs w:val="24"/>
        </w:rPr>
        <w:t>1</w:t>
      </w:r>
      <w:r w:rsidR="007D336F" w:rsidRPr="00070D63">
        <w:rPr>
          <w:sz w:val="24"/>
          <w:szCs w:val="24"/>
        </w:rPr>
        <w:t>:</w:t>
      </w:r>
      <w:r w:rsidR="008E1612">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8E1612">
        <w:rPr>
          <w:sz w:val="24"/>
          <w:szCs w:val="24"/>
        </w:rPr>
        <w:t>Hrvatska poštanska banka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8E1612">
        <w:rPr>
          <w:sz w:val="24"/>
          <w:szCs w:val="24"/>
        </w:rPr>
        <w:t>KUĆA DOMAĆEG BILJA j.d.o.o. za usluge i trgovinu, OIB 14432536362, Zagreb, Ilica 109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8E1612">
        <w:rPr>
          <w:sz w:val="24"/>
          <w:szCs w:val="24"/>
        </w:rPr>
        <w:t>2</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8E1612">
        <w:rPr>
          <w:sz w:val="24"/>
          <w:szCs w:val="24"/>
        </w:rPr>
        <w:t>30.847,90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A786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2A7866" w:rsidR="002A7866" w:rsidRPr="00694D64">
      <w:pPr>
        <w:rPr>
          <w:sz w:val="24"/>
          <w:szCs w:val="24"/>
        </w:rPr>
      </w:pPr>
      <w:r w:rsidRPr="00694D64">
        <w:rPr>
          <w:sz w:val="24"/>
          <w:szCs w:val="24"/>
        </w:rPr>
        <w:t>Za točnost otpravka-ovlašteni službenik:</w:t>
      </w:r>
    </w:p>
    <w:p w:rsidRDefault="002A7866" w:rsidR="002A7866" w:rsidRPr="00694D64">
      <w:pPr>
        <w:rPr>
          <w:sz w:val="24"/>
          <w:szCs w:val="24"/>
        </w:rPr>
      </w:pPr>
      <w:r w:rsidRPr="00694D64">
        <w:rPr>
          <w:sz w:val="24"/>
          <w:szCs w:val="24"/>
        </w:rPr>
        <w:t>Karmela Dolenc</w:t>
      </w:r>
    </w:p>
    <w:p w:rsidRDefault="00142C65" w:rsidR="00142C65">
      <w:pPr>
        <w:jc w:val="both"/>
        <w:rPr>
          <w:sz w:val="24"/>
          <w:szCs w:val="24"/>
        </w:rPr>
      </w:pPr>
    </w:p>
    <w:sectPr w:rsidSect="0031046B" w:rsidR="00142C6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915071412"/>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62FC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3F41AF">
      <w:rPr>
        <w:sz w:val="24"/>
        <w:szCs w:val="24"/>
      </w:rPr>
      <w:t>9</w:t>
    </w:r>
    <w:r w:rsidR="008E1612">
      <w:rPr>
        <w:sz w:val="24"/>
        <w:szCs w:val="24"/>
      </w:rPr>
      <w:t>24</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486C"/>
    <w:rsid w:val="002D0838"/>
    <w:rsid w:val="002D6659"/>
    <w:rsid w:val="002F01C6"/>
    <w:rsid w:val="0031046B"/>
    <w:rsid w:val="0031401D"/>
    <w:rsid w:val="00337798"/>
    <w:rsid w:val="00364674"/>
    <w:rsid w:val="0039199F"/>
    <w:rsid w:val="00394534"/>
    <w:rsid w:val="00396B5C"/>
    <w:rsid w:val="003F41AF"/>
    <w:rsid w:val="00450221"/>
    <w:rsid w:val="00450676"/>
    <w:rsid w:val="00454BBA"/>
    <w:rsid w:val="00475CDF"/>
    <w:rsid w:val="00476E8D"/>
    <w:rsid w:val="00482933"/>
    <w:rsid w:val="00483785"/>
    <w:rsid w:val="004A4885"/>
    <w:rsid w:val="004D2841"/>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62FC6"/>
    <w:rsid w:val="006A7303"/>
    <w:rsid w:val="006C36E6"/>
    <w:rsid w:val="006C7E17"/>
    <w:rsid w:val="006D7A0F"/>
    <w:rsid w:val="006F2D89"/>
    <w:rsid w:val="006F46EA"/>
    <w:rsid w:val="006F7455"/>
    <w:rsid w:val="00703B29"/>
    <w:rsid w:val="00713A3A"/>
    <w:rsid w:val="0075681B"/>
    <w:rsid w:val="00787D5A"/>
    <w:rsid w:val="007B593F"/>
    <w:rsid w:val="007D336F"/>
    <w:rsid w:val="008366A0"/>
    <w:rsid w:val="0085270F"/>
    <w:rsid w:val="00876285"/>
    <w:rsid w:val="008771CC"/>
    <w:rsid w:val="008E1612"/>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62FC6"/>
    <w:rPr>
      <w:color w:val="808080"/>
      <w:bdr w:space="0" w:sz="0" w:color="auto" w:val="none"/>
      <w:shd w:fill="auto" w:color="auto" w:val="clear"/>
    </w:rPr>
  </w:style>
  <w:style w:customStyle="true" w:styleId="eSPISCCParagraphDefaultFont" w:type="character">
    <w:name w:val="eSPIS_CC_Paragraph Default Font"/>
    <w:basedOn w:val="Zadanifontodlomka"/>
    <w:rsid w:val="00662F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FC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62F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F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2924</izvorni_sadrzaj>
    <derivirana_varijabla naziv="DomainObject.Predmet.Broj_1">2924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St-2924/2016</izvorni_sadrzaj>
    <derivirana_varijabla naziv="DomainObject.Predmet.OznakaBroj_1">St-2924/2016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DOMAĆEG BILJA jednostavno društvo s ograničenom odgovornošću za usluge i trgovinu zastupanog po punomoćniku Marina Poljanić</izvorni_sadrzaj>
    <derivirana_varijabla naziv="DomainObject.Predmet.ProtustrankaFormated_1">  KUĆA DOMAĆEG BILJA jednostavno društvo s ograničenom odgovornošću za usluge i trgovinu zastupanog po punomoćniku Marina Poljanić</derivirana_varijabla>
  </DomainObject.Predmet.ProtustrankaFormated>
  <DomainObject.Predmet.ProtustrankaFormatedOIB>
    <izvorni_sadrzaj>  KUĆA DOMAĆEG BILJA jednostavno društvo s ograničenom odgovornošću za usluge i trgovinu, OIB 14432536362 zastupanog po punomoćniku Marina Poljanić</izvorni_sadrzaj>
    <derivirana_varijabla naziv="DomainObject.Predmet.ProtustrankaFormatedOIB_1">  KUĆA DOMAĆEG BILJA jednostavno društvo s ograničenom odgovornošću za usluge i trgovinu, OIB 14432536362 zastupanog po punomoćniku Marina Poljanić</derivirana_varijabla>
  </DomainObject.Predmet.ProtustrankaFormatedOIB>
  <DomainObject.Predmet.ProtustrankaFormatedWithAdress>
    <izvorni_sadrzaj> KUĆA DOMAĆEG BILJA jednostavno društvo s ograničenom odgovornošću za usluge i trgovinu, Ilica 109, 10000 Zagreb zastupanog po punomoćniku Marina Poljanić</izvorni_sadrzaj>
    <derivirana_varijabla naziv="DomainObject.Predmet.ProtustrankaFormatedWithAdress_1"> KUĆA DOMAĆEG BILJA jednostavno društvo s ograničenom odgovornošću za usluge i trgovinu, Ilica 109, 10000 Zagreb zastupanog po punomoćniku Marina Poljanić</derivirana_varijabla>
  </DomainObject.Predmet.ProtustrankaFormatedWithAdress>
  <DomainObject.Predmet.ProtustrankaFormatedWithAdressOIB>
    <izvorni_sadrzaj> KUĆA DOMAĆEG BILJA jednostavno društvo s ograničenom odgovornošću za usluge i trgovinu, OIB 14432536362, Ilica 109, 10000 Zagreb zastupanog po punomoćniku Marina Poljanić</izvorni_sadrzaj>
    <derivirana_varijabla naziv="DomainObject.Predmet.ProtustrankaFormatedWithAdressOIB_1"> KUĆA DOMAĆEG BILJA jednostavno društvo s ograničenom odgovornošću za usluge i trgovinu, OIB 14432536362, Ilica 109, 10000 Zagreb zastupanog po punomoćniku Marina Poljanić</derivirana_varijabla>
  </DomainObject.Predmet.ProtustrankaFormatedWithAdressOIB>
  <DomainObject.Predmet.ProtustrankaWithAdress>
    <izvorni_sadrzaj>KUĆA DOMAĆEG BILJA jednostavno društvo s ograničenom odgovornošću za usluge i trgovinu Ilica 109, 10000 Zagreb</izvorni_sadrzaj>
    <derivirana_varijabla naziv="DomainObject.Predmet.ProtustrankaWithAdress_1">KUĆA DOMAĆEG BILJA jednostavno društvo s ograničenom odgovornošću za usluge i trgovinu Ilica 109, 10000 Zagreb</derivirana_varijabla>
  </DomainObject.Predmet.ProtustrankaWithAdress>
  <DomainObject.Predmet.ProtustrankaWithAdressOIB>
    <izvorni_sadrzaj>KUĆA DOMAĆEG BILJA jednostavno društvo s ograničenom odgovornošću za usluge i trgovinu, OIB 14432536362, Ilica 109, 10000 Zagreb</izvorni_sadrzaj>
    <derivirana_varijabla naziv="DomainObject.Predmet.ProtustrankaWithAdressOIB_1">KUĆA DOMAĆEG BILJA jednostavno društvo s ograničenom odgovornošću za usluge i trgovinu, OIB 14432536362, Ilica 109, 10000 Zagreb</derivirana_varijabla>
  </DomainObject.Predmet.ProtustrankaWithAdressOIB>
  <DomainObject.Predmet.ProtustrankaNazivFormated>
    <izvorni_sadrzaj>KUĆA DOMAĆEG BILJA jednostavno društvo s ograničenom odgovornošću za usluge i trgovinu</izvorni_sadrzaj>
    <derivirana_varijabla naziv="DomainObject.Predmet.ProtustrankaNazivFormated_1">KUĆA DOMAĆEG BILJA jednostavno društvo s ograničenom odgovornošću za usluge i trgovinu</derivirana_varijabla>
  </DomainObject.Predmet.ProtustrankaNazivFormated>
  <DomainObject.Predmet.ProtustrankaNazivFormatedOIB>
    <izvorni_sadrzaj>KUĆA DOMAĆEG BILJA jednostavno društvo s ograničenom odgovornošću za usluge i trgovinu, OIB 14432536362</izvorni_sadrzaj>
    <derivirana_varijabla naziv="DomainObject.Predmet.ProtustrankaNazivFormatedOIB_1">KUĆA DOMAĆEG BILJA jednostavno društvo s ograničenom odgovornošću za usluge i trgovinu, OIB 14432536362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DOMAĆEG BILJA jednostavno društvo s ograničenom odgovornošću za usluge i trgovinu zastupanog po punomoćniku Marina Poljanić</item>
    </izvorni_sadrzaj>
    <derivirana_varijabla naziv="DomainObject.Predmet.ProtuStrankaListFormated_1">
      <item>KUĆA DOMAĆEG BILJA jednostavno društvo s ograničenom odgovornošću za usluge i trgovinu zastupanog po punomoćniku Marina Poljanić</item>
    </derivirana_varijabla>
  </DomainObject.Predmet.ProtuStrankaListFormated>
  <DomainObject.Predmet.ProtuStrankaListFormatedOIB>
    <izvorni_sadrzaj>
      <item>KUĆA DOMAĆEG BILJA jednostavno društvo s ograničenom odgovornošću za usluge i trgovinu, OIB 14432536362 zastupanog po punomoćniku Marina Poljanić</item>
    </izvorni_sadrzaj>
    <derivirana_varijabla naziv="DomainObject.Predmet.ProtuStrankaListFormatedOIB_1">
      <item>KUĆA DOMAĆEG BILJA jednostavno društvo s ograničenom odgovornošću za usluge i trgovinu, OIB 14432536362 zastupanog po punomoćniku Marina Poljanić</item>
    </derivirana_varijabla>
  </DomainObject.Predmet.ProtuStrankaListFormatedOIB>
  <DomainObject.Predmet.ProtuStrankaListFormatedWithAdress>
    <izvorni_sadrzaj>
      <item>KUĆA DOMAĆEG BILJA jednostavno društvo s ograničenom odgovornošću za usluge i trgovinu, Ilica 109, 10000 Zagreb zastupanog po punomoćniku Marina Poljanić</item>
    </izvorni_sadrzaj>
    <derivirana_varijabla naziv="DomainObject.Predmet.ProtuStrankaListFormatedWithAdress_1">
      <item>KUĆA DOMAĆEG BILJA jednostavno društvo s ograničenom odgovornošću za usluge i trgovinu, Ilica 109, 10000 Zagreb zastupanog po punomoćniku Marina Poljanić</item>
    </derivirana_varijabla>
  </DomainObject.Predmet.ProtuStrankaListFormatedWithAdress>
  <DomainObject.Predmet.ProtuStrankaListFormatedWithAdressOIB>
    <izvorni_sadrzaj>
      <item>KUĆA DOMAĆEG BILJA jednostavno društvo s ograničenom odgovornošću za usluge i trgovinu, OIB 14432536362, Ilica 109, 10000 Zagreb zastupanog po punomoćniku Marina Poljanić</item>
    </izvorni_sadrzaj>
    <derivirana_varijabla naziv="DomainObject.Predmet.ProtuStrankaListFormatedWithAdressOIB_1">
      <item>KUĆA DOMAĆEG BILJA jednostavno društvo s ograničenom odgovornošću za usluge i trgovinu, OIB 14432536362, Ilica 109, 10000 Zagreb zastupanog po punomoćniku Marina Poljanić</item>
    </derivirana_varijabla>
  </DomainObject.Predmet.ProtuStrankaListFormatedWithAdressOIB>
  <DomainObject.Predmet.ProtuStrankaListNazivFormated>
    <izvorni_sadrzaj>
      <item>KUĆA DOMAĆEG BILJA jednostavno društvo s ograničenom odgovornošću za usluge i trgovinu</item>
    </izvorni_sadrzaj>
    <derivirana_varijabla naziv="DomainObject.Predmet.ProtuStrankaListNazivFormated_1">
      <item>KUĆA DOMAĆEG BILJA jednostavno društvo s ograničenom odgovornošću za usluge i trgovinu</item>
    </derivirana_varijabla>
  </DomainObject.Predmet.ProtuStrankaListNazivFormated>
  <DomainObject.Predmet.ProtuStrankaListNazivFormatedOIB>
    <izvorni_sadrzaj>
      <item>KUĆA DOMAĆEG BILJA jednostavno društvo s ograničenom odgovornošću za usluge i trgovinu, OIB 14432536362</item>
    </izvorni_sadrzaj>
    <derivirana_varijabla naziv="DomainObject.Predmet.ProtuStrankaListNazivFormatedOIB_1">
      <item>KUĆA DOMAĆEG BILJA jednostavno društvo s ograničenom odgovornošću za usluge i trgovinu, OIB 14432536362</item>
    </derivirana_varijabla>
  </DomainObject.Predmet.ProtuStrankaListNazivFormatedOIB>
  <DomainObject.Predmet.OstaliListFormated>
    <izvorni_sadrzaj>
      <item>Marina Poljanić punomoćnik sudionika u postupku KUĆA DOMAĆEG BILJA jednostavno društvo s ograničenom odgovornošću za usluge i trgovinu</item>
    </izvorni_sadrzaj>
    <derivirana_varijabla naziv="DomainObject.Predmet.OstaliListFormated_1">
      <item>Marina Poljanić punomoćnik sudionika u postupku KUĆA DOMAĆEG BILJA jednostavno društvo s ograničenom odgovornošću za usluge i trgovinu</item>
    </derivirana_varijabla>
  </DomainObject.Predmet.OstaliListFormated>
  <DomainObject.Predmet.OstaliListFormatedOIB>
    <izvorni_sadrzaj>
      <item>Marina Poljanić, OIB 34047880455 punomoćnik sudionika u postupku KUĆA DOMAĆEG BILJA jednostavno društvo s ograničenom odgovornošću za usluge i trgovinu</item>
    </izvorni_sadrzaj>
    <derivirana_varijabla naziv="DomainObject.Predmet.OstaliListFormatedOIB_1">
      <item>Marina Poljanić, OIB 34047880455 punomoćnik sudionika u postupku KUĆA DOMAĆEG BILJA jednostavno društvo s ograničenom odgovornošću za usluge i trgovinu</item>
    </derivirana_varijabla>
  </DomainObject.Predmet.OstaliListFormatedOIB>
  <DomainObject.Predmet.OstaliListFormatedWithAdress>
    <izvorni_sadrzaj>
      <item>Marina Poljanić, Ilica 13, 10000 Zagreb punomoćnik sudionika u postupku KUĆA DOMAĆEG BILJA jednostavno društvo s ograničenom odgovornošću za usluge i trgovinu</item>
    </izvorni_sadrzaj>
    <derivirana_varijabla naziv="DomainObject.Predmet.OstaliListFormatedWithAdress_1">
      <item>Marina Poljanić, Ilica 13, 10000 Zagreb punomoćnik sudionika u postupku KUĆA DOMAĆEG BILJA jednostavno društvo s ograničenom odgovornošću za usluge i trgovinu</item>
    </derivirana_varijabla>
  </DomainObject.Predmet.OstaliListFormatedWithAdress>
  <DomainObject.Predmet.OstaliListFormatedWithAdressOIB>
    <izvorni_sadrzaj>
      <item>Marina Poljanić, OIB 34047880455, Ilica 13, 10000 Zagreb punomoćnik sudionika u postupku KUĆA DOMAĆEG BILJA jednostavno društvo s ograničenom odgovornošću za usluge i trgovinu</item>
    </izvorni_sadrzaj>
    <derivirana_varijabla naziv="DomainObject.Predmet.OstaliListFormatedWithAdressOIB_1">
      <item>Marina Poljanić, OIB 34047880455, Ilica 13, 10000 Zagreb punomoćnik sudionika u postupku KUĆA DOMAĆEG BILJA jednostavno društvo s ograničenom odgovornošću za usluge i trgovinu</item>
    </derivirana_varijabla>
  </DomainObject.Predmet.OstaliListFormatedWithAdressOIB>
  <DomainObject.Predmet.OstaliListNazivFormated>
    <izvorni_sadrzaj>
      <item>Marina Poljanić</item>
    </izvorni_sadrzaj>
    <derivirana_varijabla naziv="DomainObject.Predmet.OstaliListNazivFormated_1">
      <item>Marina Poljanić</item>
    </derivirana_varijabla>
  </DomainObject.Predmet.OstaliListNazivFormated>
  <DomainObject.Predmet.OstaliListNazivFormatedOIB>
    <izvorni_sadrzaj>
      <item>Marina Poljanić, OIB 34047880455</item>
    </izvorni_sadrzaj>
    <derivirana_varijabla naziv="DomainObject.Predmet.OstaliListNazivFormatedOIB_1">
      <item>Marina Poljanić, OIB 34047880455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DOMAĆEG BILJA jednostavno društvo s ograničenom odgovornošću za usluge i trgovinu</izvorni_sadrzaj>
    <derivirana_varijabla naziv="DomainObject.Predmet.ProtustrankaIDrugi_1">KUĆA DOMAĆEG BILJA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DOMAĆEG BILJA jednostavno društvo s ograničenom odgovornošću za usluge i trgovinu, OIB 14432536362, Ilica 109, 10000 Zagreb</izvorni_sadrzaj>
    <derivirana_varijabla naziv="DomainObject.Predmet.ProtustrankaIDrugiAdressOIB_1">KUĆA DOMAĆEG BILJA jednostavno društvo s ograničenom odgovornošću za usluge i trgovinu, OIB 14432536362,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DOMAĆEG BILJA jednostavno društvo s ograničenom odgovornošću za usluge i trgovinu</item>
      <item>Marina Poljanić</item>
    </izvorni_sadrzaj>
    <derivirana_varijabla naziv="DomainObject.Predmet.SudioniciListNaziv_1">
      <item>FINA Regionalni centar Zagreb</item>
      <item>KUĆA DOMAĆEG BILJA jednostavno društvo s ograničenom odgovornošću za usluge i trgovinu</item>
      <item>Marina Poljanić</item>
    </derivirana_varijabla>
  </DomainObject.Predmet.SudioniciListNaziv>
  <DomainObject.Predmet.SudioniciListAdressOIB>
    <izvorni_sadrzaj>
      <item>FINA Regionalni centar Zagreb, OIB 85821130368, Trg svibanjskih žrtava 1995. br. 1,10000 Zagreb</item>
      <item>KUĆA DOMAĆEG BILJA jednostavno društvo s ograničenom odgovornošću za usluge i trgovinu, OIB 14432536362, Ilica 109,10000 Zagreb</item>
      <item>Marina Poljanić, OIB 34047880455, Ilica 13,10000 Zagreb</item>
    </izvorni_sadrzaj>
    <derivirana_varijabla naziv="DomainObject.Predmet.SudioniciListAdressOIB_1">
      <item>FINA Regionalni centar Zagreb, OIB 85821130368, Trg svibanjskih žrtava 1995. br. 1,10000 Zagreb</item>
      <item>KUĆA DOMAĆEG BILJA jednostavno društvo s ograničenom odgovornošću za usluge i trgovinu, OIB 14432536362, Ilica 109,10000 Zagreb</item>
      <item>Marina Poljanić, OIB 34047880455, Ilica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14432536362</item>
      <item>, OIB 34047880455</item>
    </izvorni_sadrzaj>
    <derivirana_varijabla naziv="DomainObject.Predmet.SudioniciListNazivOIB_1">
      <item>, OIB 85821130368</item>
      <item>, OIB 14432536362</item>
      <item>, OIB 34047880455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674D6-D25A-4A9C-A6F0-16CBAC1FD7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5412</properties:Characters>
  <properties:Lines>127</properties:Lines>
  <properties:Paragraphs>44</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2016-09-02T09:35:00Z</cp:lastPrinted>
  <dcterms:modified xmlns:xsi="http://www.w3.org/2001/XMLSchema-instance" xsi:type="dcterms:W3CDTF">2016-09-02T09:35:00Z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