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e901" w14:paraId="323e90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3747B">
        <w:t>4165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3747B">
        <w:t>ZAGREBAČKO DRUŠTVO ZA ZAŠTITU ŽIVOTINJA, OIB: 75402013604, Antunovac 23,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3747B">
        <w:t>18.604,70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3747B">
        <w:t>16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7A78A6">
        <w:t>, v.r.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7A78A6" w:rsidP="00111BF6" w:rsidR="007A78A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A78A6" w:rsidP="00111BF6" w:rsidR="007A78A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A78A6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4165</izvorni_sadrzaj>
    <derivirana_varijabla naziv="DomainObject.Predmet.Broj_1">4165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St-4165/2015</izvorni_sadrzaj>
    <derivirana_varijabla naziv="DomainObject.Predmet.OznakaBroj_1">St-4165/2015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ZAGREBAČKO DRUŠTVO ZA ZAŠTITU ŽIVOTINJA</izvorni_sadrzaj>
    <derivirana_varijabla naziv="DomainObject.Predmet.ProtustrankaFormated_1">  ZAGREBAČKO DRUŠTVO ZA ZAŠTITU ŽIVOTINJA</derivirana_varijabla>
  </DomainObject.Predmet.ProtustrankaFormated>
  <DomainObject.Predmet.ProtustrankaFormatedOIB>
    <izvorni_sadrzaj>  ZAGREBAČKO DRUŠTVO ZA ZAŠTITU ŽIVOTINJA, OIB 75402013604</izvorni_sadrzaj>
    <derivirana_varijabla naziv="DomainObject.Predmet.ProtustrankaFormatedOIB_1">  ZAGREBAČKO DRUŠTVO ZA ZAŠTITU ŽIVOTINJA, OIB 75402013604</derivirana_varijabla>
  </DomainObject.Predmet.ProtustrankaFormatedOIB>
  <DomainObject.Predmet.ProtustrankaFormatedWithAdress>
    <izvorni_sadrzaj> ZAGREBAČKO DRUŠTVO ZA ZAŠTITU ŽIVOTINJA, Antunovac 23, 10000 Zagreb</izvorni_sadrzaj>
    <derivirana_varijabla naziv="DomainObject.Predmet.ProtustrankaFormatedWithAdress_1"> ZAGREBAČKO DRUŠTVO ZA ZAŠTITU ŽIVOTINJA, Antunovac 23, 10000 Zagreb</derivirana_varijabla>
  </DomainObject.Predmet.ProtustrankaFormatedWithAdress>
  <DomainObject.Predmet.ProtustrankaFormatedWithAdressOIB>
    <izvorni_sadrzaj> ZAGREBAČKO DRUŠTVO ZA ZAŠTITU ŽIVOTINJA, OIB 75402013604, Antunovac 23, 10000 Zagreb</izvorni_sadrzaj>
    <derivirana_varijabla naziv="DomainObject.Predmet.ProtustrankaFormatedWithAdressOIB_1"> ZAGREBAČKO DRUŠTVO ZA ZAŠTITU ŽIVOTINJA, OIB 75402013604, Antunovac 23, 10000 Zagreb</derivirana_varijabla>
  </DomainObject.Predmet.ProtustrankaFormatedWithAdressOIB>
  <DomainObject.Predmet.ProtustrankaWithAdress>
    <izvorni_sadrzaj>ZAGREBAČKO DRUŠTVO ZA ZAŠTITU ŽIVOTINJA Antunovac 23, 10000 Zagreb</izvorni_sadrzaj>
    <derivirana_varijabla naziv="DomainObject.Predmet.ProtustrankaWithAdress_1">ZAGREBAČKO DRUŠTVO ZA ZAŠTITU ŽIVOTINJA Antunovac 23, 10000 Zagreb</derivirana_varijabla>
  </DomainObject.Predmet.ProtustrankaWithAdress>
  <DomainObject.Predmet.ProtustrankaWithAdressOIB>
    <izvorni_sadrzaj>ZAGREBAČKO DRUŠTVO ZA ZAŠTITU ŽIVOTINJA, OIB 75402013604, Antunovac 23, 10000 Zagreb</izvorni_sadrzaj>
    <derivirana_varijabla naziv="DomainObject.Predmet.ProtustrankaWithAdressOIB_1">ZAGREBAČKO DRUŠTVO ZA ZAŠTITU ŽIVOTINJA, OIB 75402013604, Antunovac 23, 10000 Zagreb</derivirana_varijabla>
  </DomainObject.Predmet.ProtustrankaWithAdressOIB>
  <DomainObject.Predmet.ProtustrankaNazivFormated>
    <izvorni_sadrzaj>ZAGREBAČKO DRUŠTVO ZA ZAŠTITU ŽIVOTINJA</izvorni_sadrzaj>
    <derivirana_varijabla naziv="DomainObject.Predmet.ProtustrankaNazivFormated_1">ZAGREBAČKO DRUŠTVO ZA ZAŠTITU ŽIVOTINJA</derivirana_varijabla>
  </DomainObject.Predmet.ProtustrankaNazivFormated>
  <DomainObject.Predmet.ProtustrankaNazivFormatedOIB>
    <izvorni_sadrzaj>ZAGREBAČKO DRUŠTVO ZA ZAŠTITU ŽIVOTINJA, OIB 75402013604</izvorni_sadrzaj>
    <derivirana_varijabla naziv="DomainObject.Predmet.ProtustrankaNazivFormatedOIB_1">ZAGREBAČKO DRUŠTVO ZA ZAŠTITU ŽIVOTINJA, OIB 75402013604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ZAGREBAČKO DRUŠTVO ZA ZAŠTITU ŽIVOTINJA</item>
    </izvorni_sadrzaj>
    <derivirana_varijabla naziv="DomainObject.Predmet.ProtuStrankaListFormated_1">
      <item>ZAGREBAČKO DRUŠTVO ZA ZAŠTITU ŽIVOTINJA</item>
    </derivirana_varijabla>
  </DomainObject.Predmet.ProtuStrankaListFormated>
  <DomainObject.Predmet.ProtuStrankaListFormatedOIB>
    <izvorni_sadrzaj>
      <item>ZAGREBAČKO DRUŠTVO ZA ZAŠTITU ŽIVOTINJA, OIB 75402013604</item>
    </izvorni_sadrzaj>
    <derivirana_varijabla naziv="DomainObject.Predmet.ProtuStrankaListFormatedOIB_1">
      <item>ZAGREBAČKO DRUŠTVO ZA ZAŠTITU ŽIVOTINJA, OIB 75402013604</item>
    </derivirana_varijabla>
  </DomainObject.Predmet.ProtuStrankaListFormatedOIB>
  <DomainObject.Predmet.ProtuStrankaListFormatedWithAdress>
    <izvorni_sadrzaj>
      <item>ZAGREBAČKO DRUŠTVO ZA ZAŠTITU ŽIVOTINJA, Antunovac 23, 10000 Zagreb</item>
    </izvorni_sadrzaj>
    <derivirana_varijabla naziv="DomainObject.Predmet.ProtuStrankaListFormatedWithAdress_1">
      <item>ZAGREBAČKO DRUŠTVO ZA ZAŠTITU ŽIVOTINJA, Antunovac 23, 10000 Zagreb</item>
    </derivirana_varijabla>
  </DomainObject.Predmet.ProtuStrankaListFormatedWithAdress>
  <DomainObject.Predmet.ProtuStrankaListFormatedWithAdressOIB>
    <izvorni_sadrzaj>
      <item>ZAGREBAČKO DRUŠTVO ZA ZAŠTITU ŽIVOTINJA, OIB 75402013604, Antunovac 23, 10000 Zagreb</item>
    </izvorni_sadrzaj>
    <derivirana_varijabla naziv="DomainObject.Predmet.ProtuStrankaListFormatedWithAdressOIB_1">
      <item>ZAGREBAČKO DRUŠTVO ZA ZAŠTITU ŽIVOTINJA, OIB 75402013604, Antunovac 23, 10000 Zagreb</item>
    </derivirana_varijabla>
  </DomainObject.Predmet.ProtuStrankaListFormatedWithAdressOIB>
  <DomainObject.Predmet.ProtuStrankaListNazivFormated>
    <izvorni_sadrzaj>
      <item>ZAGREBAČKO DRUŠTVO ZA ZAŠTITU ŽIVOTINJA</item>
    </izvorni_sadrzaj>
    <derivirana_varijabla naziv="DomainObject.Predmet.ProtuStrankaListNazivFormated_1">
      <item>ZAGREBAČKO DRUŠTVO ZA ZAŠTITU ŽIVOTINJA</item>
    </derivirana_varijabla>
  </DomainObject.Predmet.ProtuStrankaListNazivFormated>
  <DomainObject.Predmet.ProtuStrankaListNazivFormatedOIB>
    <izvorni_sadrzaj>
      <item>ZAGREBAČKO DRUŠTVO ZA ZAŠTITU ŽIVOTINJA, OIB 75402013604</item>
    </izvorni_sadrzaj>
    <derivirana_varijabla naziv="DomainObject.Predmet.ProtuStrankaListNazivFormatedOIB_1">
      <item>ZAGREBAČKO DRUŠTVO ZA ZAŠTITU ŽIVOTINJA, OIB 75402013604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ZAGREBAČKO DRUŠTVO ZA ZAŠTITU ŽIVOTINJA</izvorni_sadrzaj>
    <derivirana_varijabla naziv="DomainObject.Predmet.ProtustrankaIDrugi_1">ZAGREBAČKO DRUŠTVO ZA ZAŠTITU ŽIVOTINJA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ZAGREBAČKO DRUŠTVO ZA ZAŠTITU ŽIVOTINJA, OIB 75402013604, Antunovac 23, 10000 Zagreb</izvorni_sadrzaj>
    <derivirana_varijabla naziv="DomainObject.Predmet.ProtustrankaIDrugiAdressOIB_1">ZAGREBAČKO DRUŠTVO ZA ZAŠTITU ŽIVOTINJA, OIB 75402013604, Antunovac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ZAGREBAČKO DRUŠTVO ZA ZAŠTITU ŽIVOTINJA</item>
      <item>FINA Regionalni centar Zagreb</item>
    </izvorni_sadrzaj>
    <derivirana_varijabla naziv="DomainObject.Predmet.SudioniciListNaziv_1">
      <item>ZAGREBAČKO DRUŠTVO ZA ZAŠTITU ŽIVOTINJA</item>
      <item>FINA Regionalni centar Zagreb</item>
    </derivirana_varijabla>
  </DomainObject.Predmet.SudioniciListNaziv>
  <DomainObject.Predmet.SudioniciListAdressOIB>
    <izvorni_sadrzaj>
      <item>ZAGREBAČKO DRUŠTVO ZA ZAŠTITU ŽIVOTINJA, OIB 75402013604, Antunovac 23,10000 Zagreb</item>
      <item>FINA Regionalni centar Zagreb, OIB 85821130368, Trg svibanjskih žrtava 1995. br 1,10000 Zagreb</item>
    </izvorni_sadrzaj>
    <derivirana_varijabla naziv="DomainObject.Predmet.SudioniciListAdressOIB_1">
      <item>ZAGREBAČKO DRUŠTVO ZA ZAŠTITU ŽIVOTINJA, OIB 75402013604, Antunovac 23,10000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75402013604</item>
      <item>, OIB 85821130368</item>
    </izvorni_sadrzaj>
    <derivirana_varijabla naziv="DomainObject.Predmet.SudioniciListNazivOIB_1">
      <item>, OIB 75402013604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