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40cd" w14:paraId="22740cd" w:rsidRDefault="007E6275" w:rsidP="007E6275" w:rsidR="007E6275" w:rsidRPr="004C0FC6">
      <w:pPr>
        <w15:collapsed w:val="false"/>
        <w:rPr>
          <w:b/>
        </w:rPr>
      </w:pPr>
      <w:bookmarkStart w:name="_GoBack" w:id="0"/>
      <w:bookmarkEnd w:id="0"/>
      <w:r w:rsidRPr="004C0FC6">
        <w:rPr>
          <w:b/>
        </w:rPr>
        <w:t xml:space="preserve">           </w:t>
      </w:r>
      <w:r>
        <w:rPr>
          <w:b/>
        </w:rPr>
        <w:t xml:space="preserve"> </w:t>
      </w:r>
      <w:r w:rsidRPr="004C0FC6">
        <w:rPr>
          <w:b/>
        </w:rPr>
        <w:t xml:space="preserve">       </w:t>
      </w:r>
      <w:r w:rsidRPr="004C0FC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FC6">
        <w:rPr>
          <w:b/>
        </w:rPr>
        <w:t xml:space="preserve">                                                            </w:t>
      </w:r>
    </w:p>
    <w:p w:rsidRDefault="007E6275" w:rsidP="007E6275" w:rsidR="007E6275" w:rsidRPr="004C0FC6">
      <w:r w:rsidRPr="004C0FC6">
        <w:t xml:space="preserve">    REPUBLIKA HRVATSKA </w:t>
      </w:r>
      <w:r w:rsidRPr="004C0FC6">
        <w:tab/>
      </w:r>
      <w:r w:rsidRPr="004C0FC6">
        <w:tab/>
      </w:r>
      <w:r w:rsidRPr="004C0FC6">
        <w:tab/>
      </w:r>
      <w:r w:rsidRPr="004C0FC6">
        <w:tab/>
      </w:r>
      <w:r w:rsidRPr="004C0FC6">
        <w:tab/>
      </w:r>
    </w:p>
    <w:p w:rsidRDefault="007E6275" w:rsidP="007E6275" w:rsidR="007E6275" w:rsidRPr="004C0FC6">
      <w:r w:rsidRPr="004C0FC6">
        <w:t xml:space="preserve"> TRGOVAČKI SUD U PAZINU</w:t>
      </w:r>
    </w:p>
    <w:p w:rsidRDefault="007E6275" w:rsidP="007E6275" w:rsidR="007E6275" w:rsidRPr="004C0FC6">
      <w:r w:rsidRPr="004C0FC6">
        <w:t xml:space="preserve">     5</w:t>
      </w:r>
      <w:r>
        <w:t xml:space="preserve">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4C0FC6">
        <w:t>Posl. br.: 2 St-</w:t>
      </w:r>
      <w:r>
        <w:t>32</w:t>
      </w:r>
      <w:r w:rsidRPr="004C0FC6">
        <w:t>/1</w:t>
      </w:r>
      <w:r>
        <w:t>7</w:t>
      </w:r>
      <w:r w:rsidRPr="004C0FC6">
        <w:t>-</w:t>
      </w:r>
      <w:r w:rsidR="00C145EF">
        <w:t>4</w:t>
      </w:r>
    </w:p>
    <w:p w:rsidRDefault="007E6275" w:rsidP="007E6275" w:rsidR="007E6275">
      <w:pPr>
        <w:rPr>
          <w:b/>
        </w:rPr>
      </w:pPr>
    </w:p>
    <w:p w:rsidRDefault="007E6275" w:rsidP="007E6275" w:rsidR="007E6275" w:rsidRPr="004C0FC6">
      <w:pPr>
        <w:rPr>
          <w:b/>
        </w:rPr>
      </w:pPr>
    </w:p>
    <w:p w:rsidRDefault="007E6275" w:rsidP="007E6275" w:rsidR="007E6275" w:rsidRPr="004C0FC6">
      <w:pPr>
        <w:jc w:val="center"/>
        <w:rPr>
          <w:b/>
        </w:rPr>
      </w:pPr>
      <w:r w:rsidRPr="004C0FC6">
        <w:t xml:space="preserve"> U  I M E  R E P U B L I K E   H R V A T S K E</w:t>
      </w:r>
    </w:p>
    <w:p w:rsidRDefault="007E6275" w:rsidP="007E6275" w:rsidR="007E6275" w:rsidRPr="004C0FC6"/>
    <w:p w:rsidRDefault="007E6275" w:rsidP="007E6275" w:rsidR="007E6275" w:rsidRPr="004C0FC6">
      <w:pPr>
        <w:jc w:val="center"/>
      </w:pPr>
      <w:r w:rsidRPr="004C0FC6">
        <w:t>R J E Š E NJ E</w:t>
      </w:r>
    </w:p>
    <w:p w:rsidRDefault="007E6275" w:rsidP="007E6275" w:rsidR="007E6275" w:rsidRPr="004C0FC6">
      <w:pPr>
        <w:jc w:val="both"/>
      </w:pPr>
    </w:p>
    <w:p w:rsidRDefault="007E6275" w:rsidP="007E6275" w:rsidR="007E6275" w:rsidRPr="004C0FC6">
      <w:pPr>
        <w:jc w:val="both"/>
      </w:pPr>
      <w:r w:rsidRPr="004C0FC6">
        <w:tab/>
        <w:t xml:space="preserve">Trgovački sud u Pazinu, po stečajnom sucu Adrijani Labinjan Skok, po prijedlogu predlagatelja – dužnika </w:t>
      </w:r>
      <w:r w:rsidR="00C145EF">
        <w:t>3 D STUDIO za projektiranje i dizajn d.o.o., Pula, Medulinska cesta 14, OIB: 22820690652</w:t>
      </w:r>
      <w:r w:rsidRPr="004C0FC6">
        <w:t>, za otvaranje</w:t>
      </w:r>
      <w:r w:rsidRPr="00450BC3">
        <w:t xml:space="preserve"> predstečajnog po</w:t>
      </w:r>
      <w:r w:rsidRPr="004C0FC6">
        <w:t xml:space="preserve">stupka nad dužnikom </w:t>
      </w:r>
      <w:r w:rsidR="00C145EF">
        <w:t>3 D STUDIO za projektiranje i dizajn d.o.o., Pula, Medulinska cesta 14, OIB: 22820690652</w:t>
      </w:r>
      <w:r w:rsidRPr="004C0FC6">
        <w:t xml:space="preserve">, dana </w:t>
      </w:r>
      <w:r w:rsidR="00C145EF">
        <w:t>17. veljače 2017.</w:t>
      </w:r>
    </w:p>
    <w:p w:rsidRDefault="007E6275" w:rsidP="007E6275" w:rsidR="007E6275" w:rsidRPr="004C0FC6">
      <w:pPr>
        <w:jc w:val="both"/>
      </w:pPr>
    </w:p>
    <w:p w:rsidRDefault="007E6275" w:rsidP="007E6275" w:rsidR="007E6275" w:rsidRPr="004C0FC6">
      <w:pPr>
        <w:jc w:val="center"/>
      </w:pPr>
      <w:r w:rsidRPr="004C0FC6">
        <w:t>r i j e š i o   j e</w:t>
      </w:r>
    </w:p>
    <w:p w:rsidRDefault="007E6275" w:rsidP="007E6275" w:rsidR="007E6275" w:rsidRPr="004C0FC6">
      <w:pPr>
        <w:jc w:val="both"/>
      </w:pPr>
    </w:p>
    <w:p w:rsidRDefault="007E6275" w:rsidP="007E6275" w:rsidR="007E6275" w:rsidRPr="004C0FC6">
      <w:pPr>
        <w:jc w:val="both"/>
      </w:pPr>
      <w:r w:rsidRPr="004C0FC6">
        <w:tab/>
        <w:t xml:space="preserve">Odbacuje se prijedlog predlagatelja – dužnika za otvaranje </w:t>
      </w:r>
      <w:r>
        <w:t>pred</w:t>
      </w:r>
      <w:r w:rsidRPr="004C0FC6">
        <w:t xml:space="preserve">stečajnog postupka nad dužnikom </w:t>
      </w:r>
      <w:r w:rsidR="00C145EF">
        <w:t>3 D STUDIO za projektiranje i dizajn d.o.o., Pula, Medulinska cesta 14, OIB: 22820690652</w:t>
      </w:r>
      <w:r w:rsidRPr="004C0FC6">
        <w:t xml:space="preserve">, od </w:t>
      </w:r>
      <w:r w:rsidR="00C145EF">
        <w:t>18. siječnja 2017</w:t>
      </w:r>
      <w:r w:rsidRPr="004C0FC6">
        <w:t>.</w:t>
      </w:r>
    </w:p>
    <w:p w:rsidRDefault="007E6275" w:rsidP="007E6275" w:rsidR="007E6275" w:rsidRPr="004C0FC6">
      <w:pPr>
        <w:jc w:val="both"/>
      </w:pPr>
    </w:p>
    <w:p w:rsidRDefault="007E6275" w:rsidP="007E6275" w:rsidR="007E6275" w:rsidRPr="004C0FC6">
      <w:pPr>
        <w:jc w:val="center"/>
      </w:pPr>
      <w:r w:rsidRPr="004C0FC6">
        <w:t>Obrazloženje</w:t>
      </w:r>
    </w:p>
    <w:p w:rsidRDefault="007E6275" w:rsidP="007E6275" w:rsidR="007E6275" w:rsidRPr="004C0FC6">
      <w:pPr>
        <w:jc w:val="center"/>
      </w:pPr>
    </w:p>
    <w:p w:rsidRDefault="007E6275" w:rsidP="007E6275" w:rsidR="007E6275" w:rsidRPr="004C0FC6">
      <w:pPr>
        <w:jc w:val="both"/>
      </w:pPr>
      <w:r w:rsidRPr="004C0FC6">
        <w:tab/>
        <w:t xml:space="preserve">Dana </w:t>
      </w:r>
      <w:r w:rsidR="00C145EF">
        <w:t>18. siječnja 2017</w:t>
      </w:r>
      <w:r>
        <w:t>.</w:t>
      </w:r>
      <w:r w:rsidRPr="004C0FC6">
        <w:t xml:space="preserve"> predan je na poštu preporučeno prijedlog za o</w:t>
      </w:r>
      <w:r>
        <w:t>tvaranje predstečajnog postupka nad</w:t>
      </w:r>
      <w:r w:rsidRPr="004C0FC6">
        <w:t xml:space="preserve"> </w:t>
      </w:r>
      <w:r w:rsidR="00C145EF">
        <w:t>3 D STUDIO za projektiranje i dizajn d.o.o., Pula, Medulinska cesta 14, OIB: 22820690652</w:t>
      </w:r>
      <w:r w:rsidRPr="004C0FC6">
        <w:t>.</w:t>
      </w:r>
    </w:p>
    <w:p w:rsidRDefault="007E6275" w:rsidP="00C145EF" w:rsidR="00C145EF">
      <w:pPr>
        <w:jc w:val="both"/>
      </w:pPr>
      <w:r w:rsidRPr="004C0FC6">
        <w:tab/>
      </w:r>
      <w:r>
        <w:t xml:space="preserve">Zaključkom od </w:t>
      </w:r>
      <w:r w:rsidR="00C145EF">
        <w:t>25. siječnja 2017.</w:t>
      </w:r>
      <w:r>
        <w:t xml:space="preserve"> predlagatelj je pozvan da u roku od 8 dana od</w:t>
      </w:r>
      <w:r w:rsidR="00C145EF">
        <w:t xml:space="preserve"> dostave zaključka dostavi sudu:</w:t>
      </w:r>
    </w:p>
    <w:p w:rsidRDefault="00C145EF" w:rsidP="00C145EF" w:rsidR="00C145EF">
      <w:pPr>
        <w:jc w:val="both"/>
      </w:pPr>
      <w:r>
        <w:tab/>
        <w:t xml:space="preserve">- dokaz o postojanju predstečajnog razloga u smislu odredbe čl. 4. st. 2. i 3. Stečajnog zakona (NN 71/15, dalje: SZ), </w:t>
      </w:r>
    </w:p>
    <w:p w:rsidRDefault="00C145EF" w:rsidP="00C145EF" w:rsidR="00C145EF">
      <w:pPr>
        <w:jc w:val="both"/>
      </w:pPr>
      <w:r>
        <w:tab/>
        <w:t xml:space="preserve">- popis imovine i obveza dužnika iz čl. 17. SZ-a, </w:t>
      </w:r>
    </w:p>
    <w:p w:rsidRDefault="00C145EF" w:rsidP="00C145EF" w:rsidR="00C145EF">
      <w:pPr>
        <w:jc w:val="both"/>
      </w:pPr>
      <w:r>
        <w:tab/>
        <w:t xml:space="preserve">- dokumentaciju propisanu odredbom čl. 26. SZ-a i to: </w:t>
      </w:r>
    </w:p>
    <w:p w:rsidRDefault="00C145EF" w:rsidP="00C145EF" w:rsidR="00C145EF">
      <w:pPr>
        <w:jc w:val="both"/>
      </w:pPr>
      <w:r>
        <w:tab/>
        <w:t xml:space="preserve">- financijske 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 odnosno evidencije koju vodi u skladu s poreznim propisima ako je dužnik obveznik poreza na dohodak, </w:t>
      </w:r>
    </w:p>
    <w:p w:rsidRDefault="00C145EF" w:rsidP="00C145EF" w:rsidR="00C145EF">
      <w:pPr>
        <w:jc w:val="both"/>
      </w:pPr>
      <w:r>
        <w:tab/>
        <w:t>- opis pregovora s vjerovnicima, ako su prethodili prijedlogu za otvaranje predstečajnog postupka, uključujući i potrebne obavijesti vjerovnicima koji sudjeluju u postupku,</w:t>
      </w:r>
    </w:p>
    <w:p w:rsidRDefault="00C145EF" w:rsidP="00C145EF" w:rsidR="00C145EF">
      <w:pPr>
        <w:jc w:val="both"/>
      </w:pPr>
      <w:r>
        <w:tab/>
        <w:t>- dokaz o ukupnoj aktivi i dokaz o ukupnom prihodu za prethodnu godinu i broju zaposlenih na zadnji dan u mjesecu koji prethodi danu podnošenja prijedloga,</w:t>
      </w:r>
    </w:p>
    <w:p w:rsidRDefault="00C145EF" w:rsidP="00C145EF" w:rsidR="00C145EF">
      <w:pPr>
        <w:jc w:val="both"/>
      </w:pPr>
      <w:r>
        <w:tab/>
        <w:t xml:space="preserve">- plan restrukturiranja sa sadržajem propisanim odredbom čl. 27. SZ-a, </w:t>
      </w:r>
    </w:p>
    <w:p w:rsidRDefault="00C145EF" w:rsidP="00C145EF" w:rsidR="00C145EF">
      <w:pPr>
        <w:jc w:val="both"/>
      </w:pPr>
      <w:r>
        <w:t>uz napomenu da će sud u protivnom odbaciti prijedlog za otvaranje predstečajnog postupka (čl. 31. st. 3. SZ-a).</w:t>
      </w:r>
    </w:p>
    <w:p w:rsidRDefault="00C145EF" w:rsidP="00C145EF" w:rsidR="00C145EF">
      <w:pPr>
        <w:jc w:val="both"/>
      </w:pPr>
    </w:p>
    <w:p w:rsidRDefault="00C145EF" w:rsidP="00C145EF" w:rsidR="00C145EF" w:rsidRPr="00BA6864">
      <w:pPr>
        <w:jc w:val="both"/>
      </w:pPr>
      <w:r w:rsidRPr="00BA6864">
        <w:tab/>
      </w:r>
      <w:r>
        <w:t>Istim zaključkom naloženo</w:t>
      </w:r>
      <w:r w:rsidRPr="00BA6864">
        <w:t xml:space="preserve"> </w:t>
      </w:r>
      <w:r>
        <w:t>j</w:t>
      </w:r>
      <w:r w:rsidRPr="00BA6864">
        <w:t xml:space="preserve">e dužniku da u roku od 8 dana dostavi sudu dokaz da je uplaćen predujam za troškove predstečajnog postupka u iznosu od 5.000,00 kn na račun ovoga suda broj HR43 2390001 1300029763, poziv na broj 020-32-17 (čl. 28. st. 1. SZ-a) jer </w:t>
      </w:r>
      <w:r>
        <w:t xml:space="preserve">da </w:t>
      </w:r>
      <w:r w:rsidRPr="00BA6864">
        <w:t>će u protivnom prijedlog dužnika za otvaranje predstečajnog postupka biti odbačen kao nedopušten (čl. 28. st. 3. SZ-a).</w:t>
      </w:r>
    </w:p>
    <w:p w:rsidRDefault="00C145EF" w:rsidP="00C145EF" w:rsidR="00C145EF">
      <w:pPr>
        <w:jc w:val="both"/>
      </w:pPr>
    </w:p>
    <w:p w:rsidRDefault="007E6275" w:rsidP="007E6275" w:rsidR="007E6275">
      <w:pPr>
        <w:jc w:val="both"/>
      </w:pPr>
      <w:r>
        <w:tab/>
        <w:t xml:space="preserve">Predlagatelj – dužnik je primio navedeni zaključak </w:t>
      </w:r>
      <w:r w:rsidR="00C145EF">
        <w:t>26. siječnja 2017</w:t>
      </w:r>
      <w:r>
        <w:t xml:space="preserve">., kako proizlazi iz dostavnice u spisu, te po istome nije postupio u određenom roku, </w:t>
      </w:r>
      <w:r w:rsidR="00C145EF">
        <w:t>pa je donesena</w:t>
      </w:r>
      <w:r>
        <w:t xml:space="preserve"> odluka kao u izreci na temelju odredbe čl. 31. st. 3. SZ-a.</w:t>
      </w:r>
    </w:p>
    <w:p w:rsidRDefault="007E6275" w:rsidP="007E6275" w:rsidR="007E6275" w:rsidRPr="004C0FC6">
      <w:pPr>
        <w:jc w:val="both"/>
      </w:pPr>
    </w:p>
    <w:p w:rsidRDefault="007E6275" w:rsidP="007E6275" w:rsidR="007E6275" w:rsidRPr="004C0FC6">
      <w:pPr>
        <w:ind w:firstLine="708"/>
        <w:jc w:val="both"/>
      </w:pPr>
    </w:p>
    <w:p w:rsidRDefault="00C145EF" w:rsidP="007E6275" w:rsidR="007E6275" w:rsidRPr="004C0FC6">
      <w:pPr>
        <w:jc w:val="center"/>
      </w:pPr>
      <w:r>
        <w:t>U Pazinu</w:t>
      </w:r>
      <w:r w:rsidR="007E6275" w:rsidRPr="004C0FC6">
        <w:t xml:space="preserve"> dana </w:t>
      </w:r>
      <w:r>
        <w:t>17. veljače 2017.</w:t>
      </w:r>
    </w:p>
    <w:p w:rsidRDefault="007E6275" w:rsidP="007E6275" w:rsidR="007E6275" w:rsidRPr="004C0FC6">
      <w:pPr>
        <w:jc w:val="center"/>
      </w:pPr>
    </w:p>
    <w:p w:rsidRDefault="007E6275" w:rsidP="007E6275" w:rsidR="007E6275" w:rsidRPr="004C0FC6">
      <w:pPr>
        <w:jc w:val="both"/>
      </w:pPr>
      <w:r w:rsidRPr="004C0FC6">
        <w:tab/>
      </w:r>
      <w:r w:rsidRPr="004C0FC6">
        <w:tab/>
      </w:r>
      <w:r w:rsidRPr="004C0FC6">
        <w:tab/>
      </w:r>
      <w:r w:rsidRPr="004C0FC6">
        <w:tab/>
      </w:r>
      <w:r w:rsidRPr="004C0FC6">
        <w:tab/>
      </w:r>
      <w:r w:rsidRPr="004C0FC6">
        <w:tab/>
      </w:r>
      <w:r w:rsidRPr="004C0FC6">
        <w:tab/>
      </w:r>
      <w:r w:rsidRPr="004C0FC6">
        <w:tab/>
      </w:r>
      <w:r w:rsidRPr="004C0FC6">
        <w:tab/>
        <w:t xml:space="preserve">            Stečajni sudac:</w:t>
      </w:r>
    </w:p>
    <w:p w:rsidRDefault="007E6275" w:rsidP="007E6275" w:rsidR="007E6275" w:rsidRPr="004C0FC6">
      <w:pPr>
        <w:jc w:val="both"/>
      </w:pPr>
      <w:r w:rsidRPr="004C0FC6">
        <w:tab/>
      </w:r>
      <w:r w:rsidRPr="004C0FC6">
        <w:tab/>
      </w:r>
      <w:r w:rsidRPr="004C0FC6">
        <w:tab/>
      </w:r>
      <w:r w:rsidRPr="004C0FC6">
        <w:tab/>
      </w:r>
      <w:r w:rsidRPr="004C0FC6">
        <w:tab/>
      </w:r>
      <w:r w:rsidRPr="004C0FC6">
        <w:tab/>
      </w:r>
      <w:r w:rsidRPr="004C0FC6">
        <w:tab/>
        <w:t xml:space="preserve">                     Adrijana Labinjan Skok, v.r.   </w:t>
      </w:r>
    </w:p>
    <w:p w:rsidRDefault="007E6275" w:rsidP="007E6275" w:rsidR="007E6275" w:rsidRPr="004C0FC6">
      <w:pPr>
        <w:jc w:val="both"/>
      </w:pPr>
    </w:p>
    <w:p w:rsidRDefault="007E6275" w:rsidP="007E6275" w:rsidR="007E6275" w:rsidRPr="004C0FC6">
      <w:pPr>
        <w:jc w:val="both"/>
      </w:pPr>
    </w:p>
    <w:p w:rsidRDefault="007E6275" w:rsidP="007E6275" w:rsidR="007E6275" w:rsidRPr="004C0FC6">
      <w:pPr>
        <w:jc w:val="both"/>
      </w:pPr>
    </w:p>
    <w:p w:rsidRDefault="00C145EF" w:rsidP="00C145EF" w:rsidR="00C145EF">
      <w:r>
        <w:t>UPUTA O PRAVNOM LIJEKU:</w:t>
      </w:r>
    </w:p>
    <w:p w:rsidRDefault="00C145EF" w:rsidP="00C145EF" w:rsidR="00C145EF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E6275" w:rsidP="007E6275" w:rsidR="007E6275" w:rsidRPr="004C0FC6"/>
    <w:p w:rsidRDefault="007E6275" w:rsidP="007E6275" w:rsidR="007E6275" w:rsidRPr="004C0FC6">
      <w:r w:rsidRPr="004C0FC6">
        <w:t xml:space="preserve">DNA: </w:t>
      </w:r>
    </w:p>
    <w:p w:rsidRDefault="007E6275" w:rsidP="007E6275" w:rsidR="007E6275">
      <w:r>
        <w:t>- p</w:t>
      </w:r>
      <w:r w:rsidRPr="004C0FC6">
        <w:t xml:space="preserve">redlagatelj - dužnik </w:t>
      </w:r>
      <w:r w:rsidR="00C145EF">
        <w:t>3 D STUDIO za projektiranje i dizajn d.o.o., Pula, Medulinska cesta 14</w:t>
      </w:r>
    </w:p>
    <w:p w:rsidRDefault="00C145EF" w:rsidP="007E6275" w:rsidR="00C145EF">
      <w:r>
        <w:t>- e-Oglasna ploča (8 dana)</w:t>
      </w:r>
    </w:p>
    <w:p w:rsidRDefault="007E6275" w:rsidP="007E6275" w:rsidR="007E6275" w:rsidRPr="004C0FC6"/>
    <w:p w:rsidRDefault="007E6275" w:rsidP="007E6275" w:rsidR="007E6275" w:rsidRPr="004C0FC6"/>
    <w:p w:rsidRDefault="007E6275" w:rsidP="007E6275" w:rsidR="007E6275" w:rsidRPr="004C0FC6"/>
    <w:p w:rsidRDefault="007E6275" w:rsidP="007E6275" w:rsidR="007E6275"/>
    <w:p w:rsidRDefault="007E6275" w:rsidP="007E6275" w:rsidR="007E6275"/>
    <w:p w:rsidRDefault="00BB4556" w:rsidR="00500701"/>
    <w:sectPr w:rsidSect="004C0FC6" w:rsidR="00500701">
      <w:headerReference w:type="default" r:id="rId9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5EF" w:rsidP="00C145EF" w:rsidR="00C145EF">
      <w:r>
        <w:separator/>
      </w:r>
    </w:p>
  </w:endnote>
  <w:endnote w:id="0" w:type="continuationSeparator">
    <w:p w:rsidRDefault="00C145EF" w:rsidP="00C145EF" w:rsidR="00C14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5EF" w:rsidP="00C145EF" w:rsidR="00C145EF">
      <w:r>
        <w:separator/>
      </w:r>
    </w:p>
  </w:footnote>
  <w:footnote w:id="0" w:type="continuationSeparator">
    <w:p w:rsidRDefault="00C145EF" w:rsidP="00C145EF" w:rsidR="00C145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6400405"/>
      <w:docPartObj>
        <w:docPartGallery w:val="Page Numbers (Top of Page)"/>
        <w:docPartUnique/>
      </w:docPartObj>
    </w:sdtPr>
    <w:sdtEndPr/>
    <w:sdtContent>
      <w:p w:rsidRDefault="00C145EF" w:rsidP="00F5556A" w:rsidR="00F5556A" w:rsidRPr="004C0FC6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B455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</w:t>
        </w:r>
        <w:r w:rsidRPr="004C0FC6">
          <w:t>Posl. br.: 2 St-</w:t>
        </w:r>
        <w:r>
          <w:t>32</w:t>
        </w:r>
        <w:r w:rsidRPr="004C0FC6">
          <w:t>/1</w:t>
        </w:r>
        <w:r>
          <w:t>7</w:t>
        </w:r>
        <w:r w:rsidRPr="004C0FC6">
          <w:t>-</w:t>
        </w:r>
        <w:r>
          <w:t>4</w:t>
        </w:r>
      </w:p>
      <w:p w:rsidRDefault="00BB4556" w:rsidR="002212C4">
        <w:pPr>
          <w:pStyle w:val="Zaglavlje"/>
          <w:jc w:val="center"/>
        </w:pPr>
      </w:p>
    </w:sdtContent>
  </w:sdt>
  <w:p w:rsidRDefault="00BB4556" w:rsidP="00802FC9" w:rsidR="0079402A" w:rsidRPr="00B45351">
    <w:pPr>
      <w:pStyle w:val="Zaglavlje"/>
      <w:jc w:val="right"/>
      <w:rPr>
        <w:b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6275"/>
    <w:rsid w:val="00554328"/>
    <w:rsid w:val="007E6275"/>
    <w:rsid w:val="00985388"/>
    <w:rsid w:val="00BB4556"/>
    <w:rsid w:val="00C1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27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62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27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2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27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45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45E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5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5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5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5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27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62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27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2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27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45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45E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5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5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5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5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 D STUDIO d.o.o. PULA</izvorni_sadrzaj>
    <derivirana_varijabla naziv="DomainObject.Predmet.ProtustrankaFormated_1">  3 D STUDIO d.o.o. PULA</derivirana_varijabla>
  </DomainObject.Predmet.ProtustrankaFormated>
  <DomainObject.Predmet.ProtustrankaFormatedOIB>
    <izvorni_sadrzaj>  3 D STUDIO d.o.o. PULA, OIB 22820690652</izvorni_sadrzaj>
    <derivirana_varijabla naziv="DomainObject.Predmet.ProtustrankaFormatedOIB_1">  3 D STUDIO d.o.o. PULA, OIB 22820690652</derivirana_varijabla>
  </DomainObject.Predmet.ProtustrankaFormatedOIB>
  <DomainObject.Predmet.ProtustrankaFormatedWithAdress>
    <izvorni_sadrzaj> 3 D STUDIO d.o.o. PULA, Medulinska cesta 14, 52100 Pula</izvorni_sadrzaj>
    <derivirana_varijabla naziv="DomainObject.Predmet.ProtustrankaFormatedWithAdress_1"> 3 D STUDIO d.o.o. PULA, Medulinska cesta 14, 52100 Pula</derivirana_varijabla>
  </DomainObject.Predmet.ProtustrankaFormatedWithAdress>
  <DomainObject.Predmet.ProtustrankaFormatedWithAdressOIB>
    <izvorni_sadrzaj> 3 D STUDIO d.o.o. PULA, OIB 22820690652, Medulinska cesta 14, 52100 Pula</izvorni_sadrzaj>
    <derivirana_varijabla naziv="DomainObject.Predmet.ProtustrankaFormatedWithAdressOIB_1"> 3 D STUDIO d.o.o. PULA, OIB 22820690652, Medulinska cesta 14, 52100 Pula</derivirana_varijabla>
  </DomainObject.Predmet.ProtustrankaFormatedWithAdressOIB>
  <DomainObject.Predmet.ProtustrankaWithAdress>
    <izvorni_sadrzaj>3 D STUDIO d.o.o. PULA Medulinska cesta 14, 52100 Pula</izvorni_sadrzaj>
    <derivirana_varijabla naziv="DomainObject.Predmet.ProtustrankaWithAdress_1">3 D STUDIO d.o.o. PULA Medulinska cesta 14, 52100 Pula</derivirana_varijabla>
  </DomainObject.Predmet.ProtustrankaWithAdress>
  <DomainObject.Predmet.ProtustrankaWithAdressOIB>
    <izvorni_sadrzaj>3 D STUDIO d.o.o. PULA, OIB 22820690652, Medulinska cesta 14, 52100 Pula</izvorni_sadrzaj>
    <derivirana_varijabla naziv="DomainObject.Predmet.ProtustrankaWithAdressOIB_1">3 D STUDIO d.o.o. PULA, OIB 22820690652, Medulinska cesta 14, 52100 Pula</derivirana_varijabla>
  </DomainObject.Predmet.ProtustrankaWithAdressOIB>
  <DomainObject.Predmet.ProtustrankaNazivFormated>
    <izvorni_sadrzaj>3 D STUDIO d.o.o. PULA</izvorni_sadrzaj>
    <derivirana_varijabla naziv="DomainObject.Predmet.ProtustrankaNazivFormated_1">3 D STUDIO d.o.o. PULA</derivirana_varijabla>
  </DomainObject.Predmet.ProtustrankaNazivFormated>
  <DomainObject.Predmet.ProtustrankaNazivFormatedOIB>
    <izvorni_sadrzaj>3 D STUDIO d.o.o. PULA, OIB 22820690652</izvorni_sadrzaj>
    <derivirana_varijabla naziv="DomainObject.Predmet.ProtustrankaNazivFormatedOIB_1">3 D STUDIO d.o.o. PULA, OIB 22820690652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3 D STUDIO d.o.o. PULA</izvorni_sadrzaj>
    <derivirana_varijabla naziv="DomainObject.Predmet.StrankaFormated_1">  3 D STUDIO d.o.o. PULA</derivirana_varijabla>
  </DomainObject.Predmet.StrankaFormated>
  <DomainObject.Predmet.StrankaFormatedOIB>
    <izvorni_sadrzaj>  3 D STUDIO d.o.o. PULA, OIB 22820690652</izvorni_sadrzaj>
    <derivirana_varijabla naziv="DomainObject.Predmet.StrankaFormatedOIB_1">  3 D STUDIO d.o.o. PULA, OIB 22820690652</derivirana_varijabla>
  </DomainObject.Predmet.StrankaFormatedOIB>
  <DomainObject.Predmet.StrankaFormatedWithAdress>
    <izvorni_sadrzaj> 3 D STUDIO d.o.o. PULA, Medulinska cesta 14, 52100 Pula</izvorni_sadrzaj>
    <derivirana_varijabla naziv="DomainObject.Predmet.StrankaFormatedWithAdress_1"> 3 D STUDIO d.o.o. PULA, Medulinska cesta 14, 52100 Pula</derivirana_varijabla>
  </DomainObject.Predmet.StrankaFormatedWithAdress>
  <DomainObject.Predmet.StrankaFormatedWithAdressOIB>
    <izvorni_sadrzaj> 3 D STUDIO d.o.o. PULA, OIB 22820690652, Medulinska cesta 14, 52100 Pula</izvorni_sadrzaj>
    <derivirana_varijabla naziv="DomainObject.Predmet.StrankaFormatedWithAdressOIB_1"> 3 D STUDIO d.o.o. PULA, OIB 22820690652, Medulinska cesta 14, 52100 Pula</derivirana_varijabla>
  </DomainObject.Predmet.StrankaFormatedWithAdressOIB>
  <DomainObject.Predmet.StrankaWithAdress>
    <izvorni_sadrzaj>3 D STUDIO d.o.o. PULA Medulinska cesta 14,52100 Pula</izvorni_sadrzaj>
    <derivirana_varijabla naziv="DomainObject.Predmet.StrankaWithAdress_1">3 D STUDIO d.o.o. PULA Medulinska cesta 14,52100 Pula</derivirana_varijabla>
  </DomainObject.Predmet.StrankaWithAdress>
  <DomainObject.Predmet.StrankaWithAdressOIB>
    <izvorni_sadrzaj>3 D STUDIO d.o.o. PULA, OIB 22820690652, Medulinska cesta 14,52100 Pula</izvorni_sadrzaj>
    <derivirana_varijabla naziv="DomainObject.Predmet.StrankaWithAdressOIB_1">3 D STUDIO d.o.o. PULA, OIB 22820690652, Medulinska cesta 14,52100 Pula</derivirana_varijabla>
  </DomainObject.Predmet.StrankaWithAdressOIB>
  <DomainObject.Predmet.StrankaNazivFormated>
    <izvorni_sadrzaj>3 D STUDIO d.o.o. PULA</izvorni_sadrzaj>
    <derivirana_varijabla naziv="DomainObject.Predmet.StrankaNazivFormated_1">3 D STUDIO d.o.o. PULA</derivirana_varijabla>
  </DomainObject.Predmet.StrankaNazivFormated>
  <DomainObject.Predmet.StrankaNazivFormatedOIB>
    <izvorni_sadrzaj>3 D STUDIO d.o.o. PULA, OIB 22820690652</izvorni_sadrzaj>
    <derivirana_varijabla naziv="DomainObject.Predmet.StrankaNazivFormatedOIB_1">3 D STUDIO d.o.o. PULA, OIB 22820690652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3 D STUDIO d.o.o. PULA</item>
    </izvorni_sadrzaj>
    <derivirana_varijabla naziv="DomainObject.Predmet.StrankaListFormated_1">
      <item>3 D STUDIO d.o.o. PULA</item>
    </derivirana_varijabla>
  </DomainObject.Predmet.StrankaListFormated>
  <DomainObject.Predmet.StrankaListFormatedOIB>
    <izvorni_sadrzaj>
      <item>3 D STUDIO d.o.o. PULA, OIB 22820690652</item>
    </izvorni_sadrzaj>
    <derivirana_varijabla naziv="DomainObject.Predmet.StrankaListFormatedOIB_1">
      <item>3 D STUDIO d.o.o. PULA, OIB 22820690652</item>
    </derivirana_varijabla>
  </DomainObject.Predmet.StrankaListFormatedOIB>
  <DomainObject.Predmet.StrankaListFormatedWithAdress>
    <izvorni_sadrzaj>
      <item>3 D STUDIO d.o.o. PULA, Medulinska cesta 14, 52100 Pula</item>
    </izvorni_sadrzaj>
    <derivirana_varijabla naziv="DomainObject.Predmet.StrankaListFormatedWithAdress_1">
      <item>3 D STUDIO d.o.o. PULA, Medulinska cesta 14, 52100 Pula</item>
    </derivirana_varijabla>
  </DomainObject.Predmet.StrankaListFormatedWithAdress>
  <DomainObject.Predmet.StrankaListFormatedWithAdressOIB>
    <izvorni_sadrzaj>
      <item>3 D STUDIO d.o.o. PULA, OIB 22820690652, Medulinska cesta 14, 52100 Pula</item>
    </izvorni_sadrzaj>
    <derivirana_varijabla naziv="DomainObject.Predmet.StrankaListFormatedWithAdressOIB_1">
      <item>3 D STUDIO d.o.o. PULA, OIB 22820690652, Medulinska cesta 14, 52100 Pula</item>
    </derivirana_varijabla>
  </DomainObject.Predmet.StrankaListFormatedWithAdressOIB>
  <DomainObject.Predmet.StrankaListNazivFormated>
    <izvorni_sadrzaj>
      <item>3 D STUDIO d.o.o. PULA</item>
    </izvorni_sadrzaj>
    <derivirana_varijabla naziv="DomainObject.Predmet.StrankaListNazivFormated_1">
      <item>3 D STUDIO d.o.o. PULA</item>
    </derivirana_varijabla>
  </DomainObject.Predmet.StrankaListNazivFormated>
  <DomainObject.Predmet.StrankaListNazivFormatedOIB>
    <izvorni_sadrzaj>
      <item>3 D STUDIO d.o.o. PULA, OIB 22820690652</item>
    </izvorni_sadrzaj>
    <derivirana_varijabla naziv="DomainObject.Predmet.StrankaListNazivFormatedOIB_1">
      <item>3 D STUDIO d.o.o. PULA, OIB 22820690652</item>
    </derivirana_varijabla>
  </DomainObject.Predmet.StrankaListNazivFormatedOIB>
  <DomainObject.Predmet.ProtuStrankaListFormated>
    <izvorni_sadrzaj>
      <item>3 D STUDIO d.o.o. PULA</item>
    </izvorni_sadrzaj>
    <derivirana_varijabla naziv="DomainObject.Predmet.ProtuStrankaListFormated_1">
      <item>3 D STUDIO d.o.o. PULA</item>
    </derivirana_varijabla>
  </DomainObject.Predmet.ProtuStrankaListFormated>
  <DomainObject.Predmet.ProtuStrankaListFormatedOIB>
    <izvorni_sadrzaj>
      <item>3 D STUDIO d.o.o. PULA, OIB 22820690652</item>
    </izvorni_sadrzaj>
    <derivirana_varijabla naziv="DomainObject.Predmet.ProtuStrankaListFormatedOIB_1">
      <item>3 D STUDIO d.o.o. PULA, OIB 22820690652</item>
    </derivirana_varijabla>
  </DomainObject.Predmet.ProtuStrankaListFormatedOIB>
  <DomainObject.Predmet.ProtuStrankaListFormatedWithAdress>
    <izvorni_sadrzaj>
      <item>3 D STUDIO d.o.o. PULA, Medulinska cesta 14, 52100 Pula</item>
    </izvorni_sadrzaj>
    <derivirana_varijabla naziv="DomainObject.Predmet.ProtuStrankaListFormatedWithAdress_1">
      <item>3 D STUDIO d.o.o. PULA, Medulinska cesta 14, 52100 Pula</item>
    </derivirana_varijabla>
  </DomainObject.Predmet.ProtuStrankaListFormatedWithAdress>
  <DomainObject.Predmet.ProtuStrankaListFormatedWithAdressOIB>
    <izvorni_sadrzaj>
      <item>3 D STUDIO d.o.o. PULA, OIB 22820690652, Medulinska cesta 14, 52100 Pula</item>
    </izvorni_sadrzaj>
    <derivirana_varijabla naziv="DomainObject.Predmet.ProtuStrankaListFormatedWithAdressOIB_1">
      <item>3 D STUDIO d.o.o. PULA, OIB 22820690652, Medulinska cesta 14, 52100 Pula</item>
    </derivirana_varijabla>
  </DomainObject.Predmet.ProtuStrankaListFormatedWithAdressOIB>
  <DomainObject.Predmet.ProtuStrankaListNazivFormated>
    <izvorni_sadrzaj>
      <item>3 D STUDIO d.o.o. PULA</item>
    </izvorni_sadrzaj>
    <derivirana_varijabla naziv="DomainObject.Predmet.ProtuStrankaListNazivFormated_1">
      <item>3 D STUDIO d.o.o. PULA</item>
    </derivirana_varijabla>
  </DomainObject.Predmet.ProtuStrankaListNazivFormated>
  <DomainObject.Predmet.ProtuStrankaListNazivFormatedOIB>
    <izvorni_sadrzaj>
      <item>3 D STUDIO d.o.o. PULA, OIB 22820690652</item>
    </izvorni_sadrzaj>
    <derivirana_varijabla naziv="DomainObject.Predmet.ProtuStrankaListNazivFormatedOIB_1">
      <item>3 D STUDIO d.o.o. PULA, OIB 22820690652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3 D STUDIO d.o.o. PULA</izvorni_sadrzaj>
    <derivirana_varijabla naziv="DomainObject.Predmet.StrankaIDrugi_1">3 D STUDIO d.o.o. PULA</derivirana_varijabla>
  </DomainObject.Predmet.StrankaIDrugi>
  <DomainObject.Predmet.ProtustrankaIDrugi>
    <izvorni_sadrzaj>3 D STUDIO d.o.o. PULA</izvorni_sadrzaj>
    <derivirana_varijabla naziv="DomainObject.Predmet.ProtustrankaIDrugi_1">3 D STUDIO d.o.o. PULA</derivirana_varijabla>
  </DomainObject.Predmet.ProtustrankaIDrugi>
  <DomainObject.Predmet.StrankaIDrugiAdressOIB>
    <izvorni_sadrzaj>3 D STUDIO d.o.o. PULA, OIB 22820690652, Medulinska cesta 14, 52100 Pula</izvorni_sadrzaj>
    <derivirana_varijabla naziv="DomainObject.Predmet.StrankaIDrugiAdressOIB_1">3 D STUDIO d.o.o. PULA, OIB 22820690652, Medulinska cesta 14, 52100 Pula</derivirana_varijabla>
  </DomainObject.Predmet.StrankaIDrugiAdressOIB>
  <DomainObject.Predmet.ProtustrankaIDrugiAdressOIB>
    <izvorni_sadrzaj>3 D STUDIO d.o.o. PULA, OIB 22820690652, Medulinska cesta 14, 52100 Pula</izvorni_sadrzaj>
    <derivirana_varijabla naziv="DomainObject.Predmet.ProtustrankaIDrugiAdressOIB_1">3 D STUDIO d.o.o. PULA, OIB 22820690652, Medulinska cesta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 D STUDIO d.o.o. PULA</item>
      <item>3 D STUDIO d.o.o. PULA</item>
    </izvorni_sadrzaj>
    <derivirana_varijabla naziv="DomainObject.Predmet.SudioniciListNaziv_1">
      <item>3 D STUDIO d.o.o. PULA</item>
      <item>3 D STUDIO d.o.o. PULA</item>
    </derivirana_varijabla>
  </DomainObject.Predmet.SudioniciListNaziv>
  <DomainObject.Predmet.SudioniciListAdressOIB>
    <izvorni_sadrzaj>
      <item>3 D STUDIO d.o.o. PULA, OIB 22820690652, Medulinska cesta 14,52100 Pula</item>
      <item>3 D STUDIO d.o.o. PULA, OIB 22820690652, Medulinska cesta 14,52100 Pula</item>
    </izvorni_sadrzaj>
    <derivirana_varijabla naziv="DomainObject.Predmet.SudioniciListAdressOIB_1">
      <item>3 D STUDIO d.o.o. PULA, OIB 22820690652, Medulinska cesta 14,52100 Pula</item>
      <item>3 D STUDIO d.o.o. PULA, OIB 22820690652, Medulinska cesta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22820690652</item>
      <item>, OIB 22820690652</item>
    </izvorni_sadrzaj>
    <derivirana_varijabla naziv="DomainObject.Predmet.SudioniciListNazivOIB_1">
      <item>, OIB 22820690652</item>
      <item>, OIB 22820690652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2824</properties:Characters>
  <properties:Lines>80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2017-02-17T07:54:00Z</dcterms:created>
  <dc:creator>Jasmina Matika</dc:creator>
  <cp:lastModifiedBy>Jasmina Matika</cp:lastModifiedBy>
  <dcterms:modified xmlns:xsi="http://www.w3.org/2001/XMLSchema-instance" xsi:type="dcterms:W3CDTF">2017-02-17T08:04:00Z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