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6a96" w14:paraId="65a6a96" w:rsidRDefault="00DA7847" w:rsidP="00DA7847" w:rsidR="00DA7847" w:rsidRPr="009B6D50">
      <w:pPr>
        <w:ind w:firstLine="708" w:left="708"/>
        <w:jc w:val="right"/>
        <w15:collapsed w:val="false"/>
        <w:rPr>
          <w:color w:val="000000"/>
        </w:rPr>
      </w:pPr>
      <w:bookmarkStart w:name="_GoBack" w:id="0"/>
      <w:bookmarkEnd w:id="0"/>
      <w:r w:rsidRPr="009B6D50">
        <w:rPr>
          <w:b/>
        </w:rPr>
        <w:t xml:space="preserve">Posl. br. </w:t>
      </w:r>
      <w:r w:rsidR="00C63695" w:rsidRPr="009B6D50">
        <w:rPr>
          <w:b/>
        </w:rPr>
        <w:t>7</w:t>
      </w:r>
      <w:r w:rsidRPr="009B6D50">
        <w:rPr>
          <w:b/>
        </w:rPr>
        <w:t xml:space="preserve"> </w:t>
      </w:r>
      <w:r w:rsidR="00EB0D7B" w:rsidRPr="009B6D50">
        <w:rPr>
          <w:b/>
        </w:rPr>
        <w:t>St</w:t>
      </w:r>
      <w:r w:rsidRPr="009B6D50">
        <w:rPr>
          <w:b/>
        </w:rPr>
        <w:t xml:space="preserve">. </w:t>
      </w:r>
      <w:r w:rsidR="00606723">
        <w:rPr>
          <w:b/>
        </w:rPr>
        <w:t>1534</w:t>
      </w:r>
      <w:r w:rsidR="001C1C62" w:rsidRPr="009B6D50">
        <w:rPr>
          <w:b/>
        </w:rPr>
        <w:t>/1</w:t>
      </w:r>
      <w:r w:rsidR="00E83F0E">
        <w:rPr>
          <w:b/>
        </w:rPr>
        <w:t>6</w:t>
      </w:r>
    </w:p>
    <w:p w:rsidRDefault="003E6412" w:rsidP="00DA7847" w:rsidR="00DA7847" w:rsidRPr="009B6D50">
      <w:pPr>
        <w:ind w:firstLine="708" w:left="708"/>
        <w:rPr>
          <w:color w:val="000000"/>
        </w:rPr>
      </w:pPr>
      <w:r w:rsidRPr="009B6D50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 w:rsidRPr="009B6D50">
      <w:pPr>
        <w:rPr>
          <w:b/>
        </w:rPr>
      </w:pPr>
      <w:r w:rsidRPr="009B6D50">
        <w:rPr>
          <w:color w:val="000000"/>
        </w:rPr>
        <w:t xml:space="preserve">        </w:t>
      </w:r>
      <w:r w:rsidRPr="009B6D50">
        <w:rPr>
          <w:b/>
        </w:rPr>
        <w:t>REPUBLIKA HRVATSKA</w:t>
      </w:r>
    </w:p>
    <w:p w:rsidRDefault="00DA7847" w:rsidP="00DA7847" w:rsidR="00DA7847" w:rsidRPr="009B6D50">
      <w:pPr>
        <w:rPr>
          <w:b/>
        </w:rPr>
      </w:pPr>
      <w:r w:rsidRPr="009B6D50">
        <w:rPr>
          <w:b/>
        </w:rPr>
        <w:t xml:space="preserve">     TRGOVAČKI SUD U SPLITU</w:t>
      </w:r>
    </w:p>
    <w:p w:rsidRDefault="00DA7847" w:rsidP="00DA7847" w:rsidR="00DA7847" w:rsidRPr="009B6D50">
      <w:pPr>
        <w:rPr>
          <w:b/>
        </w:rPr>
      </w:pPr>
      <w:r w:rsidRPr="009B6D50">
        <w:rPr>
          <w:b/>
        </w:rPr>
        <w:t xml:space="preserve">   STALNA SLUŽBA U DUBROVNIKU </w:t>
      </w:r>
    </w:p>
    <w:p w:rsidRDefault="00DA7847" w:rsidP="00DA7847" w:rsidR="00DA7847" w:rsidRPr="009B6D50">
      <w:pPr>
        <w:rPr>
          <w:b/>
        </w:rPr>
      </w:pPr>
      <w:r w:rsidRPr="009B6D50">
        <w:rPr>
          <w:b/>
        </w:rPr>
        <w:t xml:space="preserve">   </w:t>
      </w:r>
      <w:r w:rsidR="006765E4" w:rsidRPr="009B6D50">
        <w:rPr>
          <w:b/>
        </w:rPr>
        <w:t xml:space="preserve">   </w:t>
      </w:r>
      <w:r w:rsidRPr="009B6D50">
        <w:rPr>
          <w:b/>
        </w:rPr>
        <w:t>Dubrovnik, Dr. Ante Starčevića 23</w:t>
      </w:r>
    </w:p>
    <w:p w:rsidRDefault="00DA7847" w:rsidP="00DA7847" w:rsidR="00DA7847" w:rsidRPr="009B6D50">
      <w:pPr>
        <w:rPr>
          <w:b/>
        </w:rPr>
      </w:pPr>
    </w:p>
    <w:p w:rsidRDefault="00DA7847" w:rsidP="00DA7847" w:rsidR="00DA7847" w:rsidRPr="009B6D50">
      <w:pPr>
        <w:ind w:firstLine="708" w:left="708"/>
        <w:rPr>
          <w:color w:val="000000"/>
        </w:rPr>
      </w:pPr>
      <w:r w:rsidRPr="009B6D50">
        <w:rPr>
          <w:color w:val="000000"/>
        </w:rPr>
        <w:tab/>
      </w:r>
      <w:r w:rsidRPr="009B6D50">
        <w:rPr>
          <w:color w:val="000000"/>
        </w:rPr>
        <w:tab/>
      </w:r>
      <w:r w:rsidRPr="009B6D50">
        <w:rPr>
          <w:color w:val="000000"/>
        </w:rPr>
        <w:tab/>
      </w:r>
      <w:r w:rsidRPr="009B6D50">
        <w:rPr>
          <w:color w:val="000000"/>
        </w:rPr>
        <w:tab/>
      </w:r>
      <w:r w:rsidRPr="009B6D50">
        <w:rPr>
          <w:color w:val="000000"/>
        </w:rPr>
        <w:tab/>
      </w:r>
      <w:r w:rsidRPr="009B6D50">
        <w:rPr>
          <w:color w:val="000000"/>
        </w:rPr>
        <w:tab/>
      </w:r>
      <w:r w:rsidRPr="009B6D50">
        <w:rPr>
          <w:color w:val="000000"/>
        </w:rPr>
        <w:tab/>
      </w:r>
    </w:p>
    <w:p w:rsidRDefault="00DA7847" w:rsidP="00DA7847" w:rsidR="00DA7847" w:rsidRPr="009B6D50">
      <w:pPr>
        <w:ind w:firstLine="708" w:left="2832"/>
        <w:jc w:val="both"/>
      </w:pPr>
    </w:p>
    <w:p w:rsidRDefault="00C63695" w:rsidP="00DA7847" w:rsidR="00C63695" w:rsidRPr="009B6D50">
      <w:pPr>
        <w:ind w:firstLine="708" w:left="2832"/>
        <w:jc w:val="both"/>
      </w:pPr>
    </w:p>
    <w:p w:rsidRDefault="00C63695" w:rsidP="00DA7847" w:rsidR="00C63695" w:rsidRPr="009B6D50">
      <w:pPr>
        <w:ind w:firstLine="708" w:left="2832"/>
        <w:jc w:val="both"/>
      </w:pPr>
    </w:p>
    <w:p w:rsidRDefault="00C63695" w:rsidP="00C63695" w:rsidR="00C63695" w:rsidRPr="009B6D50">
      <w:pPr>
        <w:ind w:firstLine="708" w:left="7788"/>
        <w:jc w:val="both"/>
      </w:pPr>
    </w:p>
    <w:p w:rsidRDefault="009B6D50" w:rsidP="00C63695" w:rsidR="00CF543D" w:rsidRPr="009B6D50">
      <w:pPr>
        <w:ind w:left="4956"/>
        <w:jc w:val="both"/>
        <w:rPr>
          <w:b/>
        </w:rPr>
      </w:pPr>
      <w:r>
        <w:rPr>
          <w:b/>
        </w:rPr>
        <w:t xml:space="preserve">                                         </w:t>
      </w:r>
      <w:r w:rsidR="00DA7847" w:rsidRPr="009B6D50">
        <w:rPr>
          <w:b/>
        </w:rPr>
        <w:t xml:space="preserve">FINA </w:t>
      </w:r>
      <w:r w:rsidR="001C1C62" w:rsidRPr="009B6D50">
        <w:rPr>
          <w:b/>
        </w:rPr>
        <w:t>SPLIT</w:t>
      </w:r>
      <w:r w:rsidR="00EE0022" w:rsidRPr="009B6D50">
        <w:rPr>
          <w:b/>
        </w:rPr>
        <w:t xml:space="preserve"> </w:t>
      </w:r>
    </w:p>
    <w:p w:rsidRDefault="00DA7847" w:rsidP="00DA7847" w:rsidR="00DA7847" w:rsidRPr="009B6D50">
      <w:pPr>
        <w:jc w:val="both"/>
        <w:rPr>
          <w:b/>
        </w:rPr>
      </w:pPr>
    </w:p>
    <w:p w:rsidRDefault="003B7CFB" w:rsidP="00DA7847" w:rsidR="003B7CFB" w:rsidRPr="009B6D50">
      <w:pPr>
        <w:jc w:val="both"/>
        <w:rPr>
          <w:b/>
        </w:rPr>
      </w:pPr>
    </w:p>
    <w:p w:rsidRDefault="003E6412" w:rsidP="00DA7847" w:rsidR="003E6412" w:rsidRPr="009B6D50">
      <w:pPr>
        <w:jc w:val="both"/>
      </w:pPr>
    </w:p>
    <w:p w:rsidRDefault="00DB3ED8" w:rsidP="00DA7847" w:rsidR="00DB3ED8" w:rsidRPr="009B6D50">
      <w:pPr>
        <w:jc w:val="both"/>
        <w:rPr>
          <w:b/>
        </w:rPr>
      </w:pPr>
    </w:p>
    <w:p w:rsidRDefault="00EB0D7B" w:rsidP="00C63695" w:rsidR="00C63695" w:rsidRPr="009B6D50">
      <w:pPr>
        <w:ind w:hanging="2124" w:left="2124"/>
        <w:jc w:val="both"/>
        <w:rPr>
          <w:b/>
        </w:rPr>
      </w:pPr>
      <w:r w:rsidRPr="009B6D50">
        <w:rPr>
          <w:b/>
        </w:rPr>
        <w:t xml:space="preserve">Stečajni dužnik: </w:t>
      </w:r>
      <w:r w:rsidR="00CF543D" w:rsidRPr="009B6D50">
        <w:rPr>
          <w:b/>
        </w:rPr>
        <w:tab/>
      </w:r>
    </w:p>
    <w:p w:rsidRDefault="00C63695" w:rsidP="00C63695" w:rsidR="00C63695" w:rsidRPr="009B6D50">
      <w:pPr>
        <w:ind w:hanging="2124" w:left="2124"/>
        <w:jc w:val="both"/>
        <w:rPr>
          <w:b/>
        </w:rPr>
      </w:pPr>
    </w:p>
    <w:p w:rsidRDefault="00606723" w:rsidP="00200949" w:rsidR="00EE0022" w:rsidRPr="00606723">
      <w:pPr>
        <w:ind w:hanging="2124" w:left="2124"/>
        <w:jc w:val="both"/>
        <w:rPr>
          <w:u w:val="single"/>
        </w:rPr>
      </w:pPr>
      <w:r w:rsidRPr="00606723">
        <w:rPr>
          <w:u w:val="single"/>
        </w:rPr>
        <w:t>EKO TEHNOLOGIJA ŠMIT d.o.o., Split, Put Firula 27 A, OIB: 68416379834</w:t>
      </w:r>
      <w:r w:rsidR="001C1C62" w:rsidRPr="00606723">
        <w:rPr>
          <w:u w:val="single"/>
        </w:rPr>
        <w:t>,</w:t>
      </w:r>
    </w:p>
    <w:p w:rsidRDefault="001C1C62" w:rsidP="00200949" w:rsidR="001C1C62" w:rsidRPr="009B6D50">
      <w:pPr>
        <w:ind w:hanging="2124" w:left="2124"/>
        <w:jc w:val="both"/>
      </w:pPr>
    </w:p>
    <w:p w:rsidRDefault="002B21D6" w:rsidP="00F873AB" w:rsidR="000049DF" w:rsidRPr="009B6D50">
      <w:pPr>
        <w:ind w:firstLine="708"/>
        <w:jc w:val="both"/>
      </w:pPr>
      <w:r w:rsidRPr="009B6D50">
        <w:t xml:space="preserve">U smislu čl. 113. st. 3. </w:t>
      </w:r>
      <w:r w:rsidR="00BE69AF" w:rsidRPr="009B6D50">
        <w:t xml:space="preserve">Stečajnog zakona (NN 71/15, dalje u tekstu SZ) </w:t>
      </w:r>
      <w:r w:rsidR="00DA7847" w:rsidRPr="009B6D50">
        <w:t>u privitku dostavlja</w:t>
      </w:r>
      <w:r w:rsidR="002307C7" w:rsidRPr="009B6D50">
        <w:t>mo</w:t>
      </w:r>
      <w:r w:rsidR="00EB0D7B" w:rsidRPr="009B6D50">
        <w:t xml:space="preserve"> rješenje</w:t>
      </w:r>
      <w:r w:rsidR="00DA7847" w:rsidRPr="009B6D50">
        <w:t xml:space="preserve"> ovog su</w:t>
      </w:r>
      <w:r w:rsidR="00DB36AF" w:rsidRPr="009B6D50">
        <w:t xml:space="preserve">da posl. br. </w:t>
      </w:r>
      <w:r w:rsidR="003841E2" w:rsidRPr="009B6D50">
        <w:rPr>
          <w:u w:val="single"/>
        </w:rPr>
        <w:t>7.St.</w:t>
      </w:r>
      <w:r w:rsidR="00606723">
        <w:rPr>
          <w:u w:val="single"/>
        </w:rPr>
        <w:t>1534</w:t>
      </w:r>
      <w:r w:rsidR="00EE0022" w:rsidRPr="009B6D50">
        <w:rPr>
          <w:u w:val="single"/>
        </w:rPr>
        <w:t>/1</w:t>
      </w:r>
      <w:r w:rsidR="00E83F0E">
        <w:rPr>
          <w:u w:val="single"/>
        </w:rPr>
        <w:t>6</w:t>
      </w:r>
      <w:r w:rsidR="00EE0022" w:rsidRPr="009B6D50">
        <w:rPr>
          <w:u w:val="single"/>
        </w:rPr>
        <w:t xml:space="preserve"> od </w:t>
      </w:r>
      <w:r w:rsidR="0086798B">
        <w:rPr>
          <w:u w:val="single"/>
        </w:rPr>
        <w:t>23</w:t>
      </w:r>
      <w:r w:rsidR="00EE0022" w:rsidRPr="009B6D50">
        <w:rPr>
          <w:u w:val="single"/>
        </w:rPr>
        <w:t>.</w:t>
      </w:r>
      <w:r w:rsidR="0086798B">
        <w:rPr>
          <w:u w:val="single"/>
        </w:rPr>
        <w:t>11</w:t>
      </w:r>
      <w:r w:rsidR="00EE0022" w:rsidRPr="009B6D50">
        <w:rPr>
          <w:u w:val="single"/>
        </w:rPr>
        <w:t>.</w:t>
      </w:r>
      <w:r w:rsidR="00D74E68" w:rsidRPr="009B6D50">
        <w:rPr>
          <w:u w:val="single"/>
        </w:rPr>
        <w:t xml:space="preserve">2017.g. </w:t>
      </w:r>
      <w:r w:rsidR="00FE5273" w:rsidRPr="009B6D50">
        <w:t xml:space="preserve"> </w:t>
      </w:r>
      <w:r w:rsidR="00DA7847" w:rsidRPr="009B6D50">
        <w:t xml:space="preserve">s potvrdom </w:t>
      </w:r>
      <w:r w:rsidR="001F48BE" w:rsidRPr="009B6D50">
        <w:t xml:space="preserve">pravomoćnosti i </w:t>
      </w:r>
      <w:r w:rsidR="00DA7847" w:rsidRPr="009B6D50">
        <w:t>ovršnosti</w:t>
      </w:r>
      <w:r w:rsidR="00DA5AF9">
        <w:t xml:space="preserve"> uz rješenje o ispravci rješenja ovog suda posl. br. </w:t>
      </w:r>
      <w:r w:rsidR="00DA5AF9" w:rsidRPr="00DA5AF9">
        <w:rPr>
          <w:u w:val="single"/>
        </w:rPr>
        <w:t>7.St.1534/16 od 28. ožujka 2018.g.</w:t>
      </w:r>
      <w:r w:rsidR="00DA5AF9" w:rsidRPr="00DA5AF9">
        <w:t xml:space="preserve"> </w:t>
      </w:r>
      <w:r w:rsidR="00DA5AF9" w:rsidRPr="009B6D50">
        <w:t>s potvrdom pravomoćnosti i ovršnosti</w:t>
      </w:r>
      <w:r w:rsidR="00DA7847" w:rsidRPr="009B6D50">
        <w:t xml:space="preserve"> radi </w:t>
      </w:r>
      <w:r w:rsidR="001F48BE" w:rsidRPr="009B6D50">
        <w:t xml:space="preserve">prisilne naplate prema pravilima novčane kazne u parničnom postupku </w:t>
      </w:r>
      <w:r w:rsidR="00DA7847" w:rsidRPr="009B6D50">
        <w:t xml:space="preserve">na novčanim sredstvima </w:t>
      </w:r>
      <w:r w:rsidR="00B3372D" w:rsidRPr="009B6D50">
        <w:t>obveznika plaćanja</w:t>
      </w:r>
      <w:r w:rsidR="00F45B68" w:rsidRPr="009B6D50">
        <w:t>:</w:t>
      </w:r>
      <w:r w:rsidR="0028222A" w:rsidRPr="009B6D50">
        <w:t xml:space="preserve"> </w:t>
      </w:r>
    </w:p>
    <w:p w:rsidRDefault="00C63695" w:rsidP="00F873AB" w:rsidR="00C63695" w:rsidRPr="009B6D50">
      <w:pPr>
        <w:ind w:firstLine="708"/>
        <w:jc w:val="both"/>
      </w:pPr>
    </w:p>
    <w:p w:rsidRDefault="00606723" w:rsidP="00522EFA" w:rsidR="00EE0022" w:rsidRPr="009B6D50">
      <w:pPr>
        <w:ind w:firstLine="708"/>
        <w:jc w:val="both"/>
        <w:rPr>
          <w:u w:val="single"/>
        </w:rPr>
      </w:pPr>
      <w:r>
        <w:rPr>
          <w:u w:val="single"/>
        </w:rPr>
        <w:t>Jurgen Schmidt Turić</w:t>
      </w:r>
      <w:r w:rsidR="0086798B">
        <w:rPr>
          <w:u w:val="single"/>
        </w:rPr>
        <w:t xml:space="preserve">, </w:t>
      </w:r>
      <w:r>
        <w:rPr>
          <w:u w:val="single"/>
        </w:rPr>
        <w:t>Split</w:t>
      </w:r>
      <w:r w:rsidR="0086798B">
        <w:rPr>
          <w:u w:val="single"/>
        </w:rPr>
        <w:t xml:space="preserve">, </w:t>
      </w:r>
      <w:r>
        <w:rPr>
          <w:u w:val="single"/>
        </w:rPr>
        <w:t>Kroz Smrdečac 19</w:t>
      </w:r>
      <w:r w:rsidR="0086798B">
        <w:rPr>
          <w:u w:val="single"/>
        </w:rPr>
        <w:t xml:space="preserve">, OIB: </w:t>
      </w:r>
      <w:r>
        <w:rPr>
          <w:u w:val="single"/>
        </w:rPr>
        <w:t>0876336329</w:t>
      </w:r>
      <w:r w:rsidR="00DA5AF9">
        <w:rPr>
          <w:u w:val="single"/>
        </w:rPr>
        <w:t>0</w:t>
      </w:r>
      <w:r w:rsidR="0086798B">
        <w:rPr>
          <w:u w:val="single"/>
        </w:rPr>
        <w:t>,</w:t>
      </w:r>
    </w:p>
    <w:p w:rsidRDefault="001C1C62" w:rsidP="00522EFA" w:rsidR="001C1C62" w:rsidRPr="009B6D50">
      <w:pPr>
        <w:ind w:firstLine="708"/>
        <w:jc w:val="both"/>
      </w:pPr>
    </w:p>
    <w:p w:rsidRDefault="00BD68AB" w:rsidP="000049DF" w:rsidR="00DA7847" w:rsidRPr="009B6D50">
      <w:pPr>
        <w:jc w:val="both"/>
      </w:pPr>
      <w:r w:rsidRPr="009B6D50">
        <w:t>zbog</w:t>
      </w:r>
      <w:r w:rsidR="000049DF" w:rsidRPr="009B6D50">
        <w:t xml:space="preserve"> </w:t>
      </w:r>
      <w:r w:rsidRPr="009B6D50">
        <w:t>neplaćenog</w:t>
      </w:r>
      <w:r w:rsidR="00DA7847" w:rsidRPr="009B6D50">
        <w:t xml:space="preserve"> dužn</w:t>
      </w:r>
      <w:r w:rsidRPr="009B6D50">
        <w:t>og</w:t>
      </w:r>
      <w:r w:rsidR="0098780A" w:rsidRPr="009B6D50">
        <w:t xml:space="preserve"> iznos</w:t>
      </w:r>
      <w:r w:rsidRPr="009B6D50">
        <w:t>a</w:t>
      </w:r>
      <w:r w:rsidR="0098780A" w:rsidRPr="009B6D50">
        <w:t xml:space="preserve"> od </w:t>
      </w:r>
      <w:r w:rsidR="004113F7" w:rsidRPr="009B6D50">
        <w:t>1</w:t>
      </w:r>
      <w:r w:rsidR="00B3372D" w:rsidRPr="009B6D50">
        <w:t xml:space="preserve">.000,00 kuna, te molimo da dužni iznos prenesete u korist računa ovog suda </w:t>
      </w:r>
      <w:r w:rsidR="00F873AB" w:rsidRPr="009B6D50">
        <w:t>kod Hrvatske poštanske banke broj: HR1623900011300000664 poziv na broj 10-</w:t>
      </w:r>
      <w:r w:rsidR="00606723">
        <w:t>1534</w:t>
      </w:r>
      <w:r w:rsidR="00D74E68" w:rsidRPr="009B6D50">
        <w:t>-201</w:t>
      </w:r>
      <w:r w:rsidR="00E83F0E">
        <w:t>6</w:t>
      </w:r>
      <w:r w:rsidR="00DA7847" w:rsidRPr="009B6D50">
        <w:t xml:space="preserve">. </w:t>
      </w:r>
    </w:p>
    <w:p w:rsidRDefault="00DA7847" w:rsidP="00DA7847" w:rsidR="00DA7847" w:rsidRPr="009B6D50">
      <w:pPr>
        <w:jc w:val="both"/>
        <w:rPr>
          <w:b/>
        </w:rPr>
      </w:pPr>
    </w:p>
    <w:p w:rsidRDefault="002307C7" w:rsidP="00DA7847" w:rsidR="002307C7" w:rsidRPr="009B6D50">
      <w:pPr>
        <w:jc w:val="both"/>
        <w:rPr>
          <w:b/>
        </w:rPr>
      </w:pPr>
    </w:p>
    <w:p w:rsidRDefault="002307C7" w:rsidP="00DA7847" w:rsidR="002307C7" w:rsidRPr="009B6D50">
      <w:pPr>
        <w:jc w:val="both"/>
        <w:rPr>
          <w:b/>
        </w:rPr>
      </w:pPr>
    </w:p>
    <w:p w:rsidRDefault="00DA7847" w:rsidP="00F873AB" w:rsidR="00DA7847" w:rsidRPr="009B6D50">
      <w:pPr>
        <w:jc w:val="center"/>
        <w:rPr>
          <w:b/>
        </w:rPr>
      </w:pPr>
      <w:r w:rsidRPr="009B6D50">
        <w:rPr>
          <w:b/>
        </w:rPr>
        <w:t xml:space="preserve">U Dubrovniku, </w:t>
      </w:r>
      <w:r w:rsidR="00DA5AF9">
        <w:rPr>
          <w:b/>
        </w:rPr>
        <w:t>22</w:t>
      </w:r>
      <w:r w:rsidR="00EE0022" w:rsidRPr="009B6D50">
        <w:rPr>
          <w:b/>
        </w:rPr>
        <w:t xml:space="preserve">. </w:t>
      </w:r>
      <w:r w:rsidR="00DA5AF9">
        <w:rPr>
          <w:b/>
        </w:rPr>
        <w:t>svibnja</w:t>
      </w:r>
      <w:r w:rsidR="00EE0022" w:rsidRPr="009B6D50">
        <w:rPr>
          <w:b/>
        </w:rPr>
        <w:t xml:space="preserve"> </w:t>
      </w:r>
      <w:r w:rsidR="00E460DC" w:rsidRPr="009B6D50">
        <w:rPr>
          <w:b/>
        </w:rPr>
        <w:t>201</w:t>
      </w:r>
      <w:r w:rsidR="00EE0022" w:rsidRPr="009B6D50">
        <w:rPr>
          <w:b/>
        </w:rPr>
        <w:t>8</w:t>
      </w:r>
      <w:r w:rsidR="00FE5273" w:rsidRPr="009B6D50">
        <w:rPr>
          <w:b/>
        </w:rPr>
        <w:t>. g</w:t>
      </w:r>
      <w:r w:rsidRPr="009B6D50">
        <w:rPr>
          <w:b/>
        </w:rPr>
        <w:t>odine</w:t>
      </w:r>
    </w:p>
    <w:p w:rsidRDefault="00C63695" w:rsidP="007F67C4" w:rsidR="00C63695" w:rsidRPr="009B6D50">
      <w:pPr>
        <w:rPr>
          <w:b/>
        </w:rPr>
      </w:pPr>
    </w:p>
    <w:p w:rsidRDefault="00DA7847" w:rsidP="00DA7847" w:rsidR="00DA7847" w:rsidRPr="009B6D50">
      <w:pPr>
        <w:ind w:firstLine="708" w:left="4956"/>
        <w:jc w:val="both"/>
        <w:rPr>
          <w:b/>
        </w:rPr>
      </w:pPr>
    </w:p>
    <w:p w:rsidRDefault="00F873AB" w:rsidP="009033FD" w:rsidR="00DA7847" w:rsidRPr="009B6D50">
      <w:pPr>
        <w:ind w:firstLine="708" w:left="4956"/>
        <w:jc w:val="both"/>
        <w:rPr>
          <w:b/>
        </w:rPr>
      </w:pPr>
      <w:r w:rsidRPr="009B6D50">
        <w:rPr>
          <w:b/>
        </w:rPr>
        <w:t>Sudac</w:t>
      </w:r>
      <w:r w:rsidR="00EB0D7B" w:rsidRPr="009B6D50">
        <w:rPr>
          <w:b/>
        </w:rPr>
        <w:t>:</w:t>
      </w:r>
    </w:p>
    <w:p w:rsidRDefault="00EB0D7B" w:rsidP="00EB0D7B" w:rsidR="00EB0D7B" w:rsidRPr="009B6D50">
      <w:pPr>
        <w:ind w:firstLine="708" w:left="5664"/>
        <w:jc w:val="both"/>
        <w:rPr>
          <w:b/>
        </w:rPr>
      </w:pPr>
    </w:p>
    <w:p w:rsidRDefault="00C63695" w:rsidP="009033FD" w:rsidR="00EB0D7B" w:rsidRPr="009B6D50">
      <w:pPr>
        <w:ind w:left="5664"/>
        <w:jc w:val="both"/>
        <w:rPr>
          <w:b/>
        </w:rPr>
      </w:pPr>
      <w:r w:rsidRPr="009B6D50">
        <w:rPr>
          <w:b/>
        </w:rPr>
        <w:t>Diana Butigan Granić</w:t>
      </w:r>
    </w:p>
    <w:p w:rsidRDefault="00DA7847" w:rsidP="00DA7847" w:rsidR="00E640C9" w:rsidRPr="009B6D50">
      <w:pPr>
        <w:rPr>
          <w:b/>
        </w:rPr>
      </w:pPr>
      <w:r w:rsidRPr="009B6D50">
        <w:rPr>
          <w:b/>
        </w:rPr>
        <w:tab/>
      </w:r>
      <w:r w:rsidRPr="009B6D50">
        <w:rPr>
          <w:b/>
        </w:rPr>
        <w:tab/>
      </w:r>
      <w:r w:rsidRPr="009B6D50">
        <w:rPr>
          <w:b/>
        </w:rPr>
        <w:tab/>
      </w:r>
      <w:r w:rsidRPr="009B6D50">
        <w:rPr>
          <w:b/>
        </w:rPr>
        <w:tab/>
      </w:r>
    </w:p>
    <w:p w:rsidRDefault="00F873AB" w:rsidP="00DA7847" w:rsidR="00F873AB" w:rsidRPr="009B6D50">
      <w:pPr>
        <w:rPr>
          <w:b/>
        </w:rPr>
      </w:pPr>
      <w:r w:rsidRPr="009B6D50">
        <w:rPr>
          <w:b/>
        </w:rPr>
        <w:t>Privitak:</w:t>
      </w:r>
    </w:p>
    <w:p w:rsidRDefault="00C63695" w:rsidP="00DA7847" w:rsidR="00DA7847" w:rsidRPr="009B6D50">
      <w:pPr>
        <w:numPr>
          <w:ilvl w:val="0"/>
          <w:numId w:val="7"/>
        </w:numPr>
        <w:tabs>
          <w:tab w:pos="142" w:val="left"/>
        </w:tabs>
        <w:ind w:firstLine="0" w:left="0"/>
        <w:rPr>
          <w:b/>
        </w:rPr>
      </w:pPr>
      <w:r w:rsidRPr="009B6D50">
        <w:t>kao u teks</w:t>
      </w:r>
      <w:r w:rsidR="00D055E6" w:rsidRPr="009B6D50">
        <w:t>tu</w:t>
      </w:r>
    </w:p>
    <w:p w:rsidRDefault="00045B4B" w:rsidP="00DA7847" w:rsidR="00045B4B" w:rsidRPr="009B6D50"/>
    <w:p w:rsidRDefault="00D055E6" w:rsidP="00DA7847" w:rsidR="00D055E6" w:rsidRPr="009B6D50">
      <w:pPr>
        <w:rPr>
          <w:u w:val="single"/>
        </w:rPr>
      </w:pPr>
      <w:r w:rsidRPr="009B6D50">
        <w:rPr>
          <w:u w:val="single"/>
        </w:rPr>
        <w:t>Na znanje:</w:t>
      </w:r>
    </w:p>
    <w:p w:rsidRDefault="00606723" w:rsidP="00606723" w:rsidR="00D055E6" w:rsidRPr="00606723">
      <w:r w:rsidRPr="00606723">
        <w:t>Jurgen Schmidt Turić, Split, Kroz Smrdečac 19</w:t>
      </w:r>
    </w:p>
    <w:sectPr w:rsidSect="009033FD" w:rsidR="00D055E6" w:rsidRPr="00606723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129D3"/>
    <w:rsid w:val="000219C6"/>
    <w:rsid w:val="00045B4B"/>
    <w:rsid w:val="00075D2F"/>
    <w:rsid w:val="0008578B"/>
    <w:rsid w:val="00096022"/>
    <w:rsid w:val="000E6997"/>
    <w:rsid w:val="000F0579"/>
    <w:rsid w:val="00112AD8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F48BE"/>
    <w:rsid w:val="001F7AD5"/>
    <w:rsid w:val="00200949"/>
    <w:rsid w:val="00205427"/>
    <w:rsid w:val="00214355"/>
    <w:rsid w:val="002307C7"/>
    <w:rsid w:val="002325D7"/>
    <w:rsid w:val="002545A2"/>
    <w:rsid w:val="002816B6"/>
    <w:rsid w:val="0028222A"/>
    <w:rsid w:val="002B21D6"/>
    <w:rsid w:val="002C468A"/>
    <w:rsid w:val="002C5893"/>
    <w:rsid w:val="002C7400"/>
    <w:rsid w:val="00312B59"/>
    <w:rsid w:val="00316251"/>
    <w:rsid w:val="00317E2C"/>
    <w:rsid w:val="00324423"/>
    <w:rsid w:val="0032520C"/>
    <w:rsid w:val="00376745"/>
    <w:rsid w:val="00382A93"/>
    <w:rsid w:val="003841E2"/>
    <w:rsid w:val="00397A0C"/>
    <w:rsid w:val="003B7CFB"/>
    <w:rsid w:val="003C1B34"/>
    <w:rsid w:val="003C7E94"/>
    <w:rsid w:val="003E6412"/>
    <w:rsid w:val="003F38B3"/>
    <w:rsid w:val="004113F7"/>
    <w:rsid w:val="00413A24"/>
    <w:rsid w:val="00423A16"/>
    <w:rsid w:val="00427680"/>
    <w:rsid w:val="00430C44"/>
    <w:rsid w:val="00435430"/>
    <w:rsid w:val="00462DCA"/>
    <w:rsid w:val="00470C8C"/>
    <w:rsid w:val="004A215F"/>
    <w:rsid w:val="004B0372"/>
    <w:rsid w:val="004F2BAF"/>
    <w:rsid w:val="0050565C"/>
    <w:rsid w:val="00516564"/>
    <w:rsid w:val="00522EFA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01434"/>
    <w:rsid w:val="00606723"/>
    <w:rsid w:val="00607D29"/>
    <w:rsid w:val="00614E7B"/>
    <w:rsid w:val="00617C87"/>
    <w:rsid w:val="00625550"/>
    <w:rsid w:val="00631242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6E766D"/>
    <w:rsid w:val="007031D7"/>
    <w:rsid w:val="00704E59"/>
    <w:rsid w:val="00705DE2"/>
    <w:rsid w:val="007111D3"/>
    <w:rsid w:val="007140DA"/>
    <w:rsid w:val="00740473"/>
    <w:rsid w:val="00743788"/>
    <w:rsid w:val="00756EEB"/>
    <w:rsid w:val="00772BF3"/>
    <w:rsid w:val="007838CE"/>
    <w:rsid w:val="007B425D"/>
    <w:rsid w:val="007D5E37"/>
    <w:rsid w:val="007E6336"/>
    <w:rsid w:val="007F67C4"/>
    <w:rsid w:val="007F691B"/>
    <w:rsid w:val="007F75DA"/>
    <w:rsid w:val="00813F54"/>
    <w:rsid w:val="008256B2"/>
    <w:rsid w:val="00826578"/>
    <w:rsid w:val="00833B9B"/>
    <w:rsid w:val="0084391D"/>
    <w:rsid w:val="00855DF7"/>
    <w:rsid w:val="0086798B"/>
    <w:rsid w:val="00880582"/>
    <w:rsid w:val="00880D10"/>
    <w:rsid w:val="00890BA1"/>
    <w:rsid w:val="008D27E7"/>
    <w:rsid w:val="008E3E0F"/>
    <w:rsid w:val="009033FD"/>
    <w:rsid w:val="00905325"/>
    <w:rsid w:val="009276DE"/>
    <w:rsid w:val="00930458"/>
    <w:rsid w:val="00966F82"/>
    <w:rsid w:val="0097025F"/>
    <w:rsid w:val="00983BF5"/>
    <w:rsid w:val="0098780A"/>
    <w:rsid w:val="0099274E"/>
    <w:rsid w:val="009B6D50"/>
    <w:rsid w:val="009D31C8"/>
    <w:rsid w:val="009E21FD"/>
    <w:rsid w:val="00A123F5"/>
    <w:rsid w:val="00A14505"/>
    <w:rsid w:val="00A23CE5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164C6"/>
    <w:rsid w:val="00B26012"/>
    <w:rsid w:val="00B275AC"/>
    <w:rsid w:val="00B3372D"/>
    <w:rsid w:val="00B46E46"/>
    <w:rsid w:val="00B56A9E"/>
    <w:rsid w:val="00B623F4"/>
    <w:rsid w:val="00B83370"/>
    <w:rsid w:val="00B843BB"/>
    <w:rsid w:val="00B96231"/>
    <w:rsid w:val="00BA394F"/>
    <w:rsid w:val="00BD68AB"/>
    <w:rsid w:val="00BE05BD"/>
    <w:rsid w:val="00BE69AF"/>
    <w:rsid w:val="00BF7D52"/>
    <w:rsid w:val="00C63695"/>
    <w:rsid w:val="00C64E69"/>
    <w:rsid w:val="00C826D8"/>
    <w:rsid w:val="00CB5A58"/>
    <w:rsid w:val="00CE0F70"/>
    <w:rsid w:val="00CF1B4F"/>
    <w:rsid w:val="00CF2F19"/>
    <w:rsid w:val="00CF543D"/>
    <w:rsid w:val="00D055E6"/>
    <w:rsid w:val="00D072EB"/>
    <w:rsid w:val="00D2234A"/>
    <w:rsid w:val="00D2495D"/>
    <w:rsid w:val="00D346B1"/>
    <w:rsid w:val="00D5459F"/>
    <w:rsid w:val="00D74E68"/>
    <w:rsid w:val="00D95A2B"/>
    <w:rsid w:val="00DA5AF9"/>
    <w:rsid w:val="00DA7847"/>
    <w:rsid w:val="00DB36AF"/>
    <w:rsid w:val="00DB3ED8"/>
    <w:rsid w:val="00DE5449"/>
    <w:rsid w:val="00E155CC"/>
    <w:rsid w:val="00E214BA"/>
    <w:rsid w:val="00E22A1A"/>
    <w:rsid w:val="00E460DC"/>
    <w:rsid w:val="00E512B3"/>
    <w:rsid w:val="00E640C9"/>
    <w:rsid w:val="00E83F0E"/>
    <w:rsid w:val="00EA5235"/>
    <w:rsid w:val="00EA78B2"/>
    <w:rsid w:val="00EB0D7B"/>
    <w:rsid w:val="00ED32A5"/>
    <w:rsid w:val="00EE0022"/>
    <w:rsid w:val="00EF737C"/>
    <w:rsid w:val="00F3148E"/>
    <w:rsid w:val="00F37E10"/>
    <w:rsid w:val="00F458AD"/>
    <w:rsid w:val="00F45B68"/>
    <w:rsid w:val="00F543A9"/>
    <w:rsid w:val="00F65E6D"/>
    <w:rsid w:val="00F83179"/>
    <w:rsid w:val="00F873AB"/>
    <w:rsid w:val="00F91BE6"/>
    <w:rsid w:val="00FA3608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2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2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2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2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2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2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2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2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
ormar čeka uplatu 1000,00 kn</izvorni_sadrzaj>
    <derivirana_varijabla naziv="DomainObject.Predmet.PrimjedbaSuca_1">Čl. 444. st. 2. SZ
ormar čeka uplatu 1000,00 kn</derivirana_varijabla>
  </DomainObject.Predmet.PrimjedbaSuca>
  <DomainObject.Predmet.ProtustrankaFormated>
    <izvorni_sadrzaj>  EKO TEHNOLOGIJA ŠMIT d.o.o. za trgovinu, građenje usluge</izvorni_sadrzaj>
    <derivirana_varijabla naziv="DomainObject.Predmet.ProtustrankaFormated_1">  EKO TEHNOLOGIJA ŠMIT d.o.o. za trgovinu, građenje usluge</derivirana_varijabla>
  </DomainObject.Predmet.ProtustrankaFormated>
  <DomainObject.Predmet.ProtustrankaFormatedOIB>
    <izvorni_sadrzaj>  EKO TEHNOLOGIJA ŠMIT d.o.o. za trgovinu, građenje usluge, OIB 68416379834</izvorni_sadrzaj>
    <derivirana_varijabla naziv="DomainObject.Predmet.ProtustrankaFormatedOIB_1">  EKO TEHNOLOGIJA ŠMIT d.o.o. za trgovinu, građenje usluge, OIB 68416379834</derivirana_varijabla>
  </DomainObject.Predmet.ProtustrankaFormatedOIB>
  <DomainObject.Predmet.ProtustrankaFormatedWithAdress>
    <izvorni_sadrzaj> EKO TEHNOLOGIJA ŠMIT d.o.o. za trgovinu, građenje usluge, Put Firula 27/A, 21000 Split</izvorni_sadrzaj>
    <derivirana_varijabla naziv="DomainObject.Predmet.ProtustrankaFormatedWithAdress_1"> EKO TEHNOLOGIJA ŠMIT d.o.o. za trgovinu, građenje usluge, Put Firula 27/A, 21000 Split</derivirana_varijabla>
  </DomainObject.Predmet.ProtustrankaFormatedWithAdress>
  <DomainObject.Predmet.ProtustrankaFormatedWithAdressOIB>
    <izvorni_sadrzaj> EKO TEHNOLOGIJA ŠMIT d.o.o. za trgovinu, građenje usluge, OIB 68416379834, Put Firula 27/A, 21000 Split</izvorni_sadrzaj>
    <derivirana_varijabla naziv="DomainObject.Predmet.ProtustrankaFormatedWithAdressOIB_1"> EKO TEHNOLOGIJA ŠMIT d.o.o. za trgovinu, građenje usluge, OIB 68416379834, Put Firula 27/A, 21000 Split</derivirana_varijabla>
  </DomainObject.Predmet.ProtustrankaFormatedWithAdressOIB>
  <DomainObject.Predmet.ProtustrankaWithAdress>
    <izvorni_sadrzaj>EKO TEHNOLOGIJA ŠMIT d.o.o. za trgovinu, građenje usluge Put Firula 27/A, 21000 Split</izvorni_sadrzaj>
    <derivirana_varijabla naziv="DomainObject.Predmet.ProtustrankaWithAdress_1">EKO TEHNOLOGIJA ŠMIT d.o.o. za trgovinu, građenje usluge Put Firula 27/A, 21000 Split</derivirana_varijabla>
  </DomainObject.Predmet.ProtustrankaWithAdress>
  <DomainObject.Predmet.ProtustrankaWithAdressOIB>
    <izvorni_sadrzaj>EKO TEHNOLOGIJA ŠMIT d.o.o. za trgovinu, građenje usluge, OIB 68416379834, Put Firula 27/A, 21000 Split</izvorni_sadrzaj>
    <derivirana_varijabla naziv="DomainObject.Predmet.ProtustrankaWithAdressOIB_1">EKO TEHNOLOGIJA ŠMIT d.o.o. za trgovinu, građenje usluge, OIB 68416379834, Put Firula 27/A, 21000 Split</derivirana_varijabla>
  </DomainObject.Predmet.ProtustrankaWithAdressOIB>
  <DomainObject.Predmet.ProtustrankaNazivFormated>
    <izvorni_sadrzaj>EKO TEHNOLOGIJA ŠMIT d.o.o. za trgovinu, građenje usluge</izvorni_sadrzaj>
    <derivirana_varijabla naziv="DomainObject.Predmet.ProtustrankaNazivFormated_1">EKO TEHNOLOGIJA ŠMIT d.o.o. za trgovinu, građenje usluge</derivirana_varijabla>
  </DomainObject.Predmet.ProtustrankaNazivFormated>
  <DomainObject.Predmet.ProtustrankaNazivFormatedOIB>
    <izvorni_sadrzaj>EKO TEHNOLOGIJA ŠMIT d.o.o. za trgovinu, građenje usluge, OIB 68416379834</izvorni_sadrzaj>
    <derivirana_varijabla naziv="DomainObject.Predmet.ProtustrankaNazivFormatedOIB_1">EKO TEHNOLOGIJA ŠMIT d.o.o. za trgovinu, građenje usluge, OIB 68416379834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382027.45</izvorni_sadrzaj>
    <derivirana_varijabla naziv="DomainObject.Predmet.TrenutnaVrijednost_1">382027.45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ŠMIT d.o.o. za trgovinu, građenje usluge</item>
    </izvorni_sadrzaj>
    <derivirana_varijabla naziv="DomainObject.Predmet.ProtuStrankaListFormated_1">
      <item>EKO TEHNOLOGIJA ŠMIT d.o.o. za trgovinu, građenje usluge</item>
    </derivirana_varijabla>
  </DomainObject.Predmet.ProtuStrankaListFormated>
  <DomainObject.Predmet.ProtuStrankaListFormatedOIB>
    <izvorni_sadrzaj>
      <item>EKO TEHNOLOGIJA ŠMIT d.o.o. za trgovinu, građenje usluge, OIB 68416379834</item>
    </izvorni_sadrzaj>
    <derivirana_varijabla naziv="DomainObject.Predmet.ProtuStrankaListFormatedOIB_1">
      <item>EKO TEHNOLOGIJA ŠMIT d.o.o. za trgovinu, građenje usluge, OIB 68416379834</item>
    </derivirana_varijabla>
  </DomainObject.Predmet.ProtuStrankaListFormatedOIB>
  <DomainObject.Predmet.ProtuStrankaListFormatedWithAdress>
    <izvorni_sadrzaj>
      <item>EKO TEHNOLOGIJA ŠMIT d.o.o. za trgovinu, građenje usluge, Put Firula 27/A, 21000 Split</item>
    </izvorni_sadrzaj>
    <derivirana_varijabla naziv="DomainObject.Predmet.ProtuStrankaListFormatedWithAdress_1">
      <item>EKO TEHNOLOGIJA ŠMIT d.o.o. za trgovinu, građenje usluge, Put Firula 27/A, 21000 Split</item>
    </derivirana_varijabla>
  </DomainObject.Predmet.ProtuStrankaListFormatedWithAdress>
  <DomainObject.Predmet.ProtuStrankaListFormatedWithAdressOIB>
    <izvorni_sadrzaj>
      <item>EKO TEHNOLOGIJA ŠMIT d.o.o. za trgovinu, građenje usluge, OIB 68416379834, Put Firula 27/A, 21000 Split</item>
    </izvorni_sadrzaj>
    <derivirana_varijabla naziv="DomainObject.Predmet.ProtuStrankaListFormatedWithAdressOIB_1">
      <item>EKO TEHNOLOGIJA ŠMIT d.o.o. za trgovinu, građenje usluge, OIB 68416379834, Put Firula 27/A, 21000 Split</item>
    </derivirana_varijabla>
  </DomainObject.Predmet.ProtuStrankaListFormatedWithAdressOIB>
  <DomainObject.Predmet.ProtuStrankaListNazivFormated>
    <izvorni_sadrzaj>
      <item>EKO TEHNOLOGIJA ŠMIT d.o.o. za trgovinu, građenje usluge</item>
    </izvorni_sadrzaj>
    <derivirana_varijabla naziv="DomainObject.Predmet.ProtuStrankaListNazivFormated_1">
      <item>EKO TEHNOLOGIJA ŠMIT d.o.o. za trgovinu, građenje usluge</item>
    </derivirana_varijabla>
  </DomainObject.Predmet.ProtuStrankaListNazivFormated>
  <DomainObject.Predmet.ProtuStrankaListNazivFormatedOIB>
    <izvorni_sadrzaj>
      <item>EKO TEHNOLOGIJA ŠMIT d.o.o. za trgovinu, građenje usluge, OIB 68416379834</item>
    </izvorni_sadrzaj>
    <derivirana_varijabla naziv="DomainObject.Predmet.ProtuStrankaListNazivFormatedOIB_1">
      <item>EKO TEHNOLOGIJA ŠMIT d.o.o. za trgovinu, građenje usluge, OIB 68416379834</item>
    </derivirana_varijabla>
  </DomainObject.Predmet.ProtuStrankaListNazivFormatedOIB>
  <DomainObject.Predmet.OstaliListFormated>
    <izvorni_sadrzaj>
      <item>Jurgen Schmidt Turić</item>
    </izvorni_sadrzaj>
    <derivirana_varijabla naziv="DomainObject.Predmet.OstaliListFormated_1">
      <item>Jurgen Schmidt Turić</item>
    </derivirana_varijabla>
  </DomainObject.Predmet.OstaliListFormated>
  <DomainObject.Predmet.OstaliListFormatedOIB>
    <izvorni_sadrzaj>
      <item>Jurgen Schmidt Turić, OIB 08763363290</item>
    </izvorni_sadrzaj>
    <derivirana_varijabla naziv="DomainObject.Predmet.OstaliListFormatedOIB_1">
      <item>Jurgen Schmidt Turić, OIB 08763363290</item>
    </derivirana_varijabla>
  </DomainObject.Predmet.OstaliListFormatedOIB>
  <DomainObject.Predmet.OstaliListFormatedWithAdress>
    <izvorni_sadrzaj>
      <item>Jurgen Schmidt Turić, Kroz Smrdečac 19, 21000 Split</item>
    </izvorni_sadrzaj>
    <derivirana_varijabla naziv="DomainObject.Predmet.OstaliListFormatedWithAdress_1">
      <item>Jurgen Schmidt Turić, Kroz Smrdečac 19, 21000 Split</item>
    </derivirana_varijabla>
  </DomainObject.Predmet.OstaliListFormatedWithAdress>
  <DomainObject.Predmet.OstaliListFormatedWithAdressOIB>
    <izvorni_sadrzaj>
      <item>Jurgen Schmidt Turić, OIB 08763363290, Kroz Smrdečac 19, 21000 Split</item>
    </izvorni_sadrzaj>
    <derivirana_varijabla naziv="DomainObject.Predmet.OstaliListFormatedWithAdressOIB_1">
      <item>Jurgen Schmidt Turić, OIB 08763363290, Kroz Smrdečac 19, 21000 Split</item>
    </derivirana_varijabla>
  </DomainObject.Predmet.OstaliListFormatedWithAdressOIB>
  <DomainObject.Predmet.OstaliListNazivFormated>
    <izvorni_sadrzaj>
      <item>Jurgen Schmidt Turić</item>
    </izvorni_sadrzaj>
    <derivirana_varijabla naziv="DomainObject.Predmet.OstaliListNazivFormated_1">
      <item>Jurgen Schmidt Turić</item>
    </derivirana_varijabla>
  </DomainObject.Predmet.OstaliListNazivFormated>
  <DomainObject.Predmet.OstaliListNazivFormatedOIB>
    <izvorni_sadrzaj>
      <item>Jurgen Schmidt Turić, OIB 08763363290</item>
    </izvorni_sadrzaj>
    <derivirana_varijabla naziv="DomainObject.Predmet.OstaliListNazivFormatedOIB_1">
      <item>Jurgen Schmidt Turić, OIB 08763363290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ŠMIT d.o.o. za trgovinu, građenje usluge</izvorni_sadrzaj>
    <derivirana_varijabla naziv="DomainObject.Predmet.ProtustrankaIDrugi_1">EKO TEHNOLOGIJA ŠMIT d.o.o. za trgovinu, građenje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ŠMIT d.o.o. za trgovinu, građenje usluge, OIB 68416379834, Put Firula 27/A, 21000 Split</izvorni_sadrzaj>
    <derivirana_varijabla naziv="DomainObject.Predmet.ProtustrankaIDrugiAdressOIB_1">EKO TEHNOLOGIJA ŠMIT d.o.o. za trgovinu, građenje usluge, OIB 68416379834, Put Firula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St-1534/2016-15</izvorni_sadrzaj>
    <derivirana_varijabla naziv="DomainObject.Predmet.OdlukaRjesenje.Oznaka_1">St-1534/2016-15</derivirana_varijabla>
  </DomainObject.Predmet.OdlukaRjesenje.Oznaka>
  <DomainObject.Predmet.SudioniciListNaziv>
    <izvorni_sadrzaj>
      <item>EKO TEHNOLOGIJA ŠMIT d.o.o. za trgovinu, građenje usluge</item>
      <item>FINANCIJSKA AGENCIJA, RC SPLIT</item>
      <item>Jurgen Schmidt Turić</item>
    </izvorni_sadrzaj>
    <derivirana_varijabla naziv="DomainObject.Predmet.SudioniciListNaziv_1">
      <item>EKO TEHNOLOGIJA ŠMIT d.o.o. za trgovinu, građenje usluge</item>
      <item>FINANCIJSKA AGENCIJA, RC SPLIT</item>
      <item>Jurgen Schmidt Turić</item>
    </derivirana_varijabla>
  </DomainObject.Predmet.SudioniciListNaziv>
  <DomainObject.Predmet.SudioniciListAdressOIB>
    <izvorni_sadrzaj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izvorni_sadrzaj>
    <derivirana_varijabla naziv="DomainObject.Predmet.SudioniciListAdressOIB_1"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68416379834</item>
      <item>, OIB 85821130368</item>
      <item>, OIB 08763363290</item>
    </izvorni_sadrzaj>
    <derivirana_varijabla naziv="DomainObject.Predmet.SudioniciListNazivOIB_1">
      <item>, OIB 68416379834</item>
      <item>, OIB 85821130368</item>
      <item>, OIB 08763363290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905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2018-05-22T12:08:00Z</dcterms:created>
  <dc:creator>Mirjana Mihović</dc:creator>
  <cp:lastModifiedBy>Ivana Mendeš</cp:lastModifiedBy>
  <cp:lastPrinted>2018-05-22T12:17:00Z</cp:lastPrinted>
  <dcterms:modified xmlns:xsi="http://www.w3.org/2001/XMLSchema-instance" xsi:type="dcterms:W3CDTF">2018-05-22T12:18:00Z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(1534-16 dopis fini - prisilna naplata predujma uz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