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F76C2" w:rsidR="005F7C3C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F7C3C" w:rsidP="00EF76C2" w:rsidR="005F7C3C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F7C3C" w:rsidP="00EF76C2" w:rsidR="005F7C3C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F7C3C" w:rsidP="00EF76C2" w:rsidR="005F7C3C" w:rsidRPr="009077C2">
            <w:pPr>
              <w:jc w:val="center"/>
            </w:pPr>
            <w:r>
              <w:t xml:space="preserve">Trgovački sud u Osijeku   </w:t>
            </w:r>
          </w:p>
          <w:p w:rsidRDefault="005F7C3C" w:rsidP="00EF76C2" w:rsidR="005F7C3C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EF76C2" w:rsidR="005F7C3C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F7C3C" w:rsidP="00EF76C2" w:rsidR="005F7C3C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156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41</w:t>
            </w:r>
            <w:proofErr w:type="spellEnd"/>
          </w:p>
        </w:tc>
      </w:tr>
    </w:tbl>
    <w:p w14:textId="648bbb4" w14:paraId="648bbb4" w:rsidRDefault="005F7C3C" w:rsidP="005F7C3C" w:rsidR="005F7C3C">
      <w:pPr>
        <w:jc w:val="both"/>
        <w15:collapsed w:val="false"/>
      </w:pPr>
    </w:p>
    <w:p w:rsidRDefault="005F7C3C" w:rsidP="005F7C3C" w:rsidR="005F7C3C">
      <w:pPr>
        <w:jc w:val="both"/>
      </w:pPr>
    </w:p>
    <w:p w:rsidRDefault="005F7C3C" w:rsidP="005F7C3C" w:rsidR="005F7C3C">
      <w:pPr>
        <w:jc w:val="both"/>
      </w:pPr>
    </w:p>
    <w:p w:rsidRDefault="005F7C3C" w:rsidP="005F7C3C" w:rsidR="005F7C3C">
      <w:pPr>
        <w:jc w:val="both"/>
      </w:pPr>
    </w:p>
    <w:p w:rsidRDefault="005F7C3C" w:rsidP="005F7C3C" w:rsidR="005F7C3C">
      <w:pPr>
        <w:jc w:val="both"/>
      </w:pPr>
    </w:p>
    <w:p w:rsidRDefault="005557D2" w:rsidP="005557D2" w:rsidR="005557D2">
      <w:pPr>
        <w:jc w:val="center"/>
      </w:pPr>
      <w:r>
        <w:t>R E P U B L I K A    H R V A T S K A</w:t>
      </w:r>
    </w:p>
    <w:p w:rsidRDefault="005557D2" w:rsidP="005557D2" w:rsidR="005557D2" w:rsidRPr="00A56185">
      <w:pPr>
        <w:jc w:val="center"/>
      </w:pPr>
    </w:p>
    <w:p w:rsidRDefault="005557D2" w:rsidP="005557D2" w:rsidR="005557D2" w:rsidRPr="00A56185">
      <w:pPr>
        <w:jc w:val="center"/>
      </w:pPr>
      <w:r>
        <w:t xml:space="preserve">Z A K L J U Č A K </w:t>
      </w:r>
    </w:p>
    <w:p w:rsidRDefault="003B5D6F" w:rsidP="00A949E7" w:rsidR="003B5D6F"/>
    <w:p w:rsidRDefault="005F7C3C" w:rsidP="00A949E7" w:rsidR="005F7C3C"/>
    <w:p w:rsidRDefault="005A64DB" w:rsidP="002E42C5" w:rsidR="003B5D6F">
      <w:pPr>
        <w:pStyle w:val="Tijeloteksta"/>
        <w:ind w:firstLine="708"/>
      </w:pPr>
      <w:r>
        <w:t>Trgovački sud u Osijeku, po sucu pojedincu Jadranki Herman kao stečajnom sucu, u stečajnom postupku nad stečajnom masom iza</w:t>
      </w:r>
      <w:r w:rsidR="008731DB">
        <w:t xml:space="preserve"> Polj</w:t>
      </w:r>
      <w:r w:rsidR="00F84796">
        <w:t>oprivredna zadruga NOVA ZADRUGA</w:t>
      </w:r>
      <w:r w:rsidR="008731DB">
        <w:t xml:space="preserve"> u stečaju</w:t>
      </w:r>
      <w:r w:rsidR="00697CE0">
        <w:t xml:space="preserve">, Požega, Radnička </w:t>
      </w:r>
      <w:proofErr w:type="spellStart"/>
      <w:r w:rsidR="00697CE0">
        <w:t>31</w:t>
      </w:r>
      <w:proofErr w:type="spellEnd"/>
      <w:r w:rsidR="00697CE0">
        <w:t xml:space="preserve">, </w:t>
      </w:r>
      <w:proofErr w:type="spellStart"/>
      <w:r w:rsidR="00697CE0">
        <w:t>OIB</w:t>
      </w:r>
      <w:proofErr w:type="spellEnd"/>
      <w:r w:rsidR="00697CE0">
        <w:t xml:space="preserve"> </w:t>
      </w:r>
      <w:proofErr w:type="spellStart"/>
      <w:r w:rsidR="00697CE0">
        <w:t>19126822727</w:t>
      </w:r>
      <w:proofErr w:type="spellEnd"/>
      <w:r w:rsidR="00187B1A">
        <w:t xml:space="preserve">, </w:t>
      </w:r>
      <w:r>
        <w:t>dana</w:t>
      </w:r>
      <w:r w:rsidR="000C49D7">
        <w:t xml:space="preserve"> </w:t>
      </w:r>
      <w:proofErr w:type="spellStart"/>
      <w:r w:rsidR="00697CE0">
        <w:t>10</w:t>
      </w:r>
      <w:proofErr w:type="spellEnd"/>
      <w:r w:rsidR="00697CE0">
        <w:t>. prosinca</w:t>
      </w:r>
      <w:r w:rsidR="000C49D7">
        <w:t xml:space="preserve"> </w:t>
      </w:r>
      <w:proofErr w:type="spellStart"/>
      <w:r w:rsidR="000C49D7">
        <w:t>2018</w:t>
      </w:r>
      <w:proofErr w:type="spellEnd"/>
      <w:r w:rsidR="000C49D7">
        <w:t xml:space="preserve">. </w:t>
      </w:r>
      <w:r>
        <w:t xml:space="preserve">      </w:t>
      </w:r>
      <w:r w:rsidR="002E42C5">
        <w:t xml:space="preserve">  </w:t>
      </w:r>
    </w:p>
    <w:p w:rsidRDefault="001F2EC5" w:rsidP="00810831" w:rsidR="002E42C5">
      <w:pPr>
        <w:pStyle w:val="Tijeloteksta"/>
        <w:ind w:firstLine="708"/>
      </w:pPr>
      <w:r>
        <w:t xml:space="preserve">                   </w:t>
      </w:r>
      <w:r w:rsidR="002E42C5">
        <w:t xml:space="preserve">    </w:t>
      </w:r>
      <w:r w:rsidR="005A64DB">
        <w:t xml:space="preserve">       </w:t>
      </w:r>
    </w:p>
    <w:p w:rsidRDefault="00697CE0" w:rsidP="00810831" w:rsidR="00697CE0" w:rsidRPr="00810831">
      <w:pPr>
        <w:pStyle w:val="Tijeloteksta"/>
        <w:ind w:firstLine="708"/>
      </w:pPr>
    </w:p>
    <w:p w:rsidRDefault="000C49D7" w:rsidP="005D4906" w:rsidR="005D4906">
      <w:pPr>
        <w:ind w:firstLine="708"/>
        <w:jc w:val="center"/>
      </w:pPr>
      <w:r>
        <w:t xml:space="preserve">r i j e š i o </w:t>
      </w:r>
      <w:r w:rsidR="00A46016">
        <w:t xml:space="preserve"> </w:t>
      </w:r>
      <w:r w:rsidR="005D4906">
        <w:t xml:space="preserve">   j e</w:t>
      </w:r>
    </w:p>
    <w:p w:rsidRDefault="000C49D7" w:rsidP="000C49D7" w:rsidR="000C49D7">
      <w:pPr>
        <w:pStyle w:val="Tijeloteksta"/>
        <w:ind w:left="720"/>
      </w:pPr>
    </w:p>
    <w:p w:rsidRDefault="004874E0" w:rsidP="00810831" w:rsidR="004874E0">
      <w:pPr>
        <w:pStyle w:val="Tijeloteksta"/>
        <w:ind w:firstLine="708"/>
      </w:pPr>
    </w:p>
    <w:p w:rsidRDefault="00290825" w:rsidP="005557D2" w:rsidR="005557D2">
      <w:pPr>
        <w:pStyle w:val="Tijeloteksta"/>
        <w:numPr>
          <w:ilvl w:val="0"/>
          <w:numId w:val="16"/>
        </w:numPr>
      </w:pPr>
      <w:r>
        <w:t xml:space="preserve">Daje se suglasnost stečajnom upravitelju na prijedlog djelomične diobe, iznosa od </w:t>
      </w:r>
      <w:proofErr w:type="spellStart"/>
      <w:r>
        <w:t>52.000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osnivačima zadruge, svakom osnivaču po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koliko je iznosio osnivački ulog svakog osnivača, prema ovjerenom popisu osnivača od 12.12.2002. broj </w:t>
      </w:r>
      <w:proofErr w:type="spellStart"/>
      <w:r>
        <w:t>OU</w:t>
      </w:r>
      <w:proofErr w:type="spellEnd"/>
      <w:r>
        <w:t>-</w:t>
      </w:r>
      <w:proofErr w:type="spellStart"/>
      <w:r>
        <w:t>168</w:t>
      </w:r>
      <w:proofErr w:type="spellEnd"/>
      <w:r>
        <w:t>/</w:t>
      </w:r>
      <w:proofErr w:type="spellStart"/>
      <w:r>
        <w:t>02</w:t>
      </w:r>
      <w:proofErr w:type="spellEnd"/>
      <w:r w:rsidR="005557D2">
        <w:t xml:space="preserve"> javni bilježnik Boro Arambašić, Vukovar.</w:t>
      </w:r>
    </w:p>
    <w:p w:rsidRDefault="00697CE0" w:rsidP="00697CE0" w:rsidR="00697CE0">
      <w:pPr>
        <w:pStyle w:val="Tijeloteksta"/>
        <w:ind w:left="1068"/>
      </w:pPr>
    </w:p>
    <w:p w:rsidRDefault="005557D2" w:rsidP="005557D2" w:rsidR="00290825">
      <w:pPr>
        <w:pStyle w:val="Tijeloteksta"/>
        <w:numPr>
          <w:ilvl w:val="0"/>
          <w:numId w:val="16"/>
        </w:numPr>
      </w:pPr>
      <w:r>
        <w:t xml:space="preserve">Stečajni upravitelj dužan je javno objaviti iznose koji će se isplatiti osnivačima zadruge, a diobni popis, popis osnivača zadruge izložit će se na e-oglasna ploča suda i u stečajnoj pisarnici.  </w:t>
      </w:r>
    </w:p>
    <w:p w:rsidRDefault="000C49D7" w:rsidP="00A46016" w:rsidR="000C49D7">
      <w:pPr>
        <w:pStyle w:val="Tijeloteksta"/>
      </w:pPr>
    </w:p>
    <w:p w:rsidRDefault="00697CE0" w:rsidP="00A46016" w:rsidR="00697CE0">
      <w:pPr>
        <w:pStyle w:val="Tijeloteksta"/>
      </w:pPr>
    </w:p>
    <w:p w:rsidRDefault="00D711FA" w:rsidP="001F2EC5" w:rsidR="003B5D6F">
      <w:pPr>
        <w:pStyle w:val="Tijeloteksta"/>
        <w:ind w:left="360"/>
        <w:jc w:val="center"/>
      </w:pPr>
      <w:r>
        <w:t>U Osijeku</w:t>
      </w:r>
      <w:r w:rsidR="003B5D6F">
        <w:t xml:space="preserve"> </w:t>
      </w:r>
      <w:proofErr w:type="spellStart"/>
      <w:r w:rsidR="005F7C3C">
        <w:t>10</w:t>
      </w:r>
      <w:proofErr w:type="spellEnd"/>
      <w:r w:rsidR="005F7C3C">
        <w:t xml:space="preserve">. prosinac </w:t>
      </w:r>
      <w:r w:rsidR="003B5D6F">
        <w:t xml:space="preserve"> </w:t>
      </w:r>
      <w:proofErr w:type="spellStart"/>
      <w:r w:rsidR="003B5D6F">
        <w:t>2018</w:t>
      </w:r>
      <w:proofErr w:type="spellEnd"/>
      <w:r w:rsidR="003B5D6F">
        <w:t>.</w:t>
      </w:r>
    </w:p>
    <w:p w:rsidRDefault="005F7C3C" w:rsidP="001F2EC5" w:rsidR="005F7C3C">
      <w:pPr>
        <w:pStyle w:val="Tijeloteksta"/>
        <w:ind w:left="360"/>
        <w:jc w:val="center"/>
      </w:pPr>
    </w:p>
    <w:p w:rsidRDefault="005F7C3C" w:rsidP="001F2EC5" w:rsidR="005F7C3C">
      <w:pPr>
        <w:pStyle w:val="Tijeloteksta"/>
        <w:ind w:left="360"/>
        <w:jc w:val="center"/>
      </w:pPr>
    </w:p>
    <w:p w:rsidRDefault="005F7C3C" w:rsidP="005F7C3C" w:rsidR="005F7C3C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5F7C3C" w:rsidP="005F7C3C" w:rsidR="005F7C3C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5D4906" w:rsidP="005D4906" w:rsidR="005D4906">
      <w:pPr>
        <w:pStyle w:val="Tijeloteksta"/>
        <w:jc w:val="left"/>
      </w:pPr>
    </w:p>
    <w:p w:rsidRDefault="005557D2" w:rsidP="005557D2" w:rsidR="005557D2">
      <w:pPr>
        <w:pStyle w:val="Tijeloteksta"/>
        <w:jc w:val="left"/>
      </w:pPr>
    </w:p>
    <w:p w:rsidRDefault="005557D2" w:rsidP="005557D2" w:rsidR="005557D2">
      <w:pPr>
        <w:pStyle w:val="Tijeloteksta"/>
        <w:jc w:val="left"/>
      </w:pPr>
      <w:r>
        <w:t>Uputa o pravnom lijeku:</w:t>
      </w:r>
    </w:p>
    <w:p w:rsidRDefault="005557D2" w:rsidP="005557D2" w:rsidR="005557D2">
      <w:pPr>
        <w:pStyle w:val="Tijeloteksta"/>
      </w:pPr>
      <w:r>
        <w:t xml:space="preserve">Protiv zaključka nije dopušten pravni lijek (članak </w:t>
      </w:r>
      <w:proofErr w:type="spellStart"/>
      <w:r>
        <w:t>19</w:t>
      </w:r>
      <w:proofErr w:type="spellEnd"/>
      <w:r>
        <w:t>. stav 7. Stečajnog zakona).</w:t>
      </w:r>
    </w:p>
    <w:p w:rsidRDefault="003B5D6F" w:rsidP="005D4906" w:rsidR="003B5D6F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4874E0">
        <w:t xml:space="preserve">i upravitelj Žarko </w:t>
      </w:r>
      <w:proofErr w:type="spellStart"/>
      <w:r w:rsidR="004874E0">
        <w:t>Timarac</w:t>
      </w:r>
      <w:proofErr w:type="spellEnd"/>
      <w:r w:rsidR="004874E0">
        <w:t xml:space="preserve">, Požega, Radnička </w:t>
      </w:r>
      <w:proofErr w:type="spellStart"/>
      <w:r w:rsidR="004874E0">
        <w:t>31</w:t>
      </w:r>
      <w:proofErr w:type="spellEnd"/>
    </w:p>
    <w:p w:rsidRDefault="003B5D6F" w:rsidP="005D4906" w:rsidR="005D4906">
      <w:pPr>
        <w:pStyle w:val="Tijeloteksta"/>
        <w:numPr>
          <w:ilvl w:val="0"/>
          <w:numId w:val="15"/>
        </w:numPr>
        <w:jc w:val="left"/>
      </w:pPr>
      <w:r>
        <w:t xml:space="preserve">e-oglasna ploča </w:t>
      </w:r>
      <w:r w:rsidR="00D74D45">
        <w:t xml:space="preserve">uz diobni popis, popis osnivača zadruge (str. </w:t>
      </w:r>
      <w:proofErr w:type="spellStart"/>
      <w:r w:rsidR="00D74D45">
        <w:t>84</w:t>
      </w:r>
      <w:proofErr w:type="spellEnd"/>
      <w:r w:rsidR="00D74D45">
        <w:t xml:space="preserve"> do </w:t>
      </w:r>
      <w:proofErr w:type="spellStart"/>
      <w:r w:rsidR="00D74D45">
        <w:t>87</w:t>
      </w:r>
      <w:proofErr w:type="spellEnd"/>
      <w:r w:rsidR="00D74D45">
        <w:t xml:space="preserve"> spisa)</w:t>
      </w:r>
    </w:p>
    <w:p w:rsidRDefault="00D74D45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proofErr w:type="spellStart"/>
      <w:r>
        <w:t>10</w:t>
      </w:r>
      <w:proofErr w:type="spellEnd"/>
      <w:r>
        <w:t>/1</w:t>
      </w:r>
    </w:p>
    <w:sectPr w:rsidSect="005F7C3C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0E18FE"/>
    <w:multiLevelType w:val="hybridMultilevel"/>
    <w:tmpl w:val="CEA2B548"/>
    <w:lvl w:tplc="B470B4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6"/>
  </w:num>
  <w:num w:numId="7">
    <w:abstractNumId w:val="10"/>
  </w:num>
  <w:num w:numId="8">
    <w:abstractNumId w:val="8"/>
  </w:num>
  <w:num w:numId="9">
    <w:abstractNumId w:val="5"/>
  </w:num>
  <w:num w:numId="10">
    <w:abstractNumId w:val="4"/>
  </w:num>
  <w:num w:numId="11">
    <w:abstractNumId w:val="11"/>
  </w:num>
  <w:num w:numId="12">
    <w:abstractNumId w:val="0"/>
  </w:num>
  <w:num w:numId="13">
    <w:abstractNumId w:val="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277A3"/>
    <w:rsid w:val="00040F04"/>
    <w:rsid w:val="00090277"/>
    <w:rsid w:val="000B19B3"/>
    <w:rsid w:val="000B4782"/>
    <w:rsid w:val="000C20F1"/>
    <w:rsid w:val="000C49D7"/>
    <w:rsid w:val="000E1E86"/>
    <w:rsid w:val="000F5172"/>
    <w:rsid w:val="001323C7"/>
    <w:rsid w:val="00134397"/>
    <w:rsid w:val="0016016C"/>
    <w:rsid w:val="00163019"/>
    <w:rsid w:val="00187B1A"/>
    <w:rsid w:val="00190D0F"/>
    <w:rsid w:val="0019752C"/>
    <w:rsid w:val="00197DCC"/>
    <w:rsid w:val="001A0170"/>
    <w:rsid w:val="001A6201"/>
    <w:rsid w:val="001B1B67"/>
    <w:rsid w:val="001C0C3D"/>
    <w:rsid w:val="001E75FC"/>
    <w:rsid w:val="001F2EC5"/>
    <w:rsid w:val="00204C1D"/>
    <w:rsid w:val="00221E16"/>
    <w:rsid w:val="00223C8E"/>
    <w:rsid w:val="00231030"/>
    <w:rsid w:val="0024186B"/>
    <w:rsid w:val="00262257"/>
    <w:rsid w:val="00290825"/>
    <w:rsid w:val="00291B9C"/>
    <w:rsid w:val="002975FA"/>
    <w:rsid w:val="002B0530"/>
    <w:rsid w:val="002E0A22"/>
    <w:rsid w:val="002E42C5"/>
    <w:rsid w:val="003050E4"/>
    <w:rsid w:val="00310014"/>
    <w:rsid w:val="00324330"/>
    <w:rsid w:val="0032627A"/>
    <w:rsid w:val="003277BD"/>
    <w:rsid w:val="0034234C"/>
    <w:rsid w:val="003619AD"/>
    <w:rsid w:val="003735E7"/>
    <w:rsid w:val="003B5D6F"/>
    <w:rsid w:val="003C0664"/>
    <w:rsid w:val="003C56A4"/>
    <w:rsid w:val="003D2A99"/>
    <w:rsid w:val="003D2CFC"/>
    <w:rsid w:val="003D5762"/>
    <w:rsid w:val="003D5FA8"/>
    <w:rsid w:val="003E08E5"/>
    <w:rsid w:val="003E147C"/>
    <w:rsid w:val="00406789"/>
    <w:rsid w:val="004806AD"/>
    <w:rsid w:val="004874E0"/>
    <w:rsid w:val="004A3F4F"/>
    <w:rsid w:val="004A536E"/>
    <w:rsid w:val="004D1A03"/>
    <w:rsid w:val="004D4D7B"/>
    <w:rsid w:val="004E5065"/>
    <w:rsid w:val="00500BBD"/>
    <w:rsid w:val="00510B68"/>
    <w:rsid w:val="00552650"/>
    <w:rsid w:val="005557D2"/>
    <w:rsid w:val="0055624C"/>
    <w:rsid w:val="00584633"/>
    <w:rsid w:val="005A64DB"/>
    <w:rsid w:val="005B771B"/>
    <w:rsid w:val="005D4906"/>
    <w:rsid w:val="005E7D8C"/>
    <w:rsid w:val="005F2F66"/>
    <w:rsid w:val="005F5ABA"/>
    <w:rsid w:val="005F7C3C"/>
    <w:rsid w:val="00607E75"/>
    <w:rsid w:val="006170F7"/>
    <w:rsid w:val="006235FB"/>
    <w:rsid w:val="00626443"/>
    <w:rsid w:val="00632520"/>
    <w:rsid w:val="00675B76"/>
    <w:rsid w:val="00686DED"/>
    <w:rsid w:val="00697CE0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0831"/>
    <w:rsid w:val="00817556"/>
    <w:rsid w:val="008415E3"/>
    <w:rsid w:val="008431E1"/>
    <w:rsid w:val="0084606E"/>
    <w:rsid w:val="00863D7F"/>
    <w:rsid w:val="00863F28"/>
    <w:rsid w:val="008731DB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561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2758E"/>
    <w:rsid w:val="00D344D3"/>
    <w:rsid w:val="00D56347"/>
    <w:rsid w:val="00D60AA9"/>
    <w:rsid w:val="00D64559"/>
    <w:rsid w:val="00D711FA"/>
    <w:rsid w:val="00D74D45"/>
    <w:rsid w:val="00D86163"/>
    <w:rsid w:val="00D96142"/>
    <w:rsid w:val="00DC7BF5"/>
    <w:rsid w:val="00DD7504"/>
    <w:rsid w:val="00DE58F9"/>
    <w:rsid w:val="00DF3927"/>
    <w:rsid w:val="00E1321F"/>
    <w:rsid w:val="00E41C22"/>
    <w:rsid w:val="00E430E2"/>
    <w:rsid w:val="00E55AA4"/>
    <w:rsid w:val="00E802AF"/>
    <w:rsid w:val="00E83B28"/>
    <w:rsid w:val="00EA181C"/>
    <w:rsid w:val="00EB3D75"/>
    <w:rsid w:val="00EC18BD"/>
    <w:rsid w:val="00EC4576"/>
    <w:rsid w:val="00EF2D54"/>
    <w:rsid w:val="00F21386"/>
    <w:rsid w:val="00F2138B"/>
    <w:rsid w:val="00F21DC1"/>
    <w:rsid w:val="00F618C3"/>
    <w:rsid w:val="00F67AAC"/>
    <w:rsid w:val="00F76EF7"/>
    <w:rsid w:val="00F84796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customStyle="true" w:styleId="VSVerzija" w:type="paragraph">
    <w:name w:val="VS_Verzija"/>
    <w:basedOn w:val="Normal"/>
    <w:rsid w:val="005F7C3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26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customStyle="1" w:styleId="VSVerzija" w:type="paragraph">
    <w:name w:val="VS_Verzija"/>
    <w:basedOn w:val="Normal"/>
    <w:rsid w:val="005F7C3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26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NOVA ZADRUGA</izvorni_sadrzaj>
    <derivirana_varijabla naziv="DomainObject.Predmet.ProtustrankaFormated_1">  Poljoprivredna zadruga NOVA ZADRUGA</derivirana_varijabla>
  </DomainObject.Predmet.ProtustrankaFormated>
  <DomainObject.Predmet.ProtustrankaFormatedOIB>
    <izvorni_sadrzaj>  Poljoprivredna zadruga NOVA ZADRUGA, OIB 09170404304</izvorni_sadrzaj>
    <derivirana_varijabla naziv="DomainObject.Predmet.ProtustrankaFormatedOIB_1">  Poljoprivredna zadruga NOVA ZADRUGA, OIB 09170404304</derivirana_varijabla>
  </DomainObject.Predmet.ProtustrankaFormatedOIB>
  <DomainObject.Predmet.ProtustrankaFormatedWithAdress>
    <izvorni_sadrzaj> Poljoprivredna zadruga NOVA ZADRUGA, Tomislavova 10, 32237 Lovas</izvorni_sadrzaj>
    <derivirana_varijabla naziv="DomainObject.Predmet.ProtustrankaFormatedWithAdress_1"> Poljoprivredna zadruga NOVA ZADRUGA, Tomislavova 10, 32237 Lovas</derivirana_varijabla>
  </DomainObject.Predmet.ProtustrankaFormatedWithAdress>
  <DomainObject.Predmet.ProtustrankaFormatedWithAdressOIB>
    <izvorni_sadrzaj> Poljoprivredna zadruga NOVA ZADRUGA, OIB 09170404304, Tomislavova 10, 32237 Lovas</izvorni_sadrzaj>
    <derivirana_varijabla naziv="DomainObject.Predmet.ProtustrankaFormatedWithAdressOIB_1"> Poljoprivredna zadruga NOVA ZADRUGA, OIB 09170404304, Tomislavova 10, 32237 Lovas</derivirana_varijabla>
  </DomainObject.Predmet.ProtustrankaFormatedWithAdressOIB>
  <DomainObject.Predmet.ProtustrankaWithAdress>
    <izvorni_sadrzaj>Poljoprivredna zadruga NOVA ZADRUGA Tomislavova 10, 32237 Lovas</izvorni_sadrzaj>
    <derivirana_varijabla naziv="DomainObject.Predmet.ProtustrankaWithAdress_1">Poljoprivredna zadruga NOVA ZADRUGA Tomislavova 10, 32237 Lovas</derivirana_varijabla>
  </DomainObject.Predmet.ProtustrankaWithAdress>
  <DomainObject.Predmet.ProtustrankaWithAdressOIB>
    <izvorni_sadrzaj>Poljoprivredna zadruga NOVA ZADRUGA, OIB 09170404304, Tomislavova 10, 32237 Lovas</izvorni_sadrzaj>
    <derivirana_varijabla naziv="DomainObject.Predmet.ProtustrankaWithAdressOIB_1">Poljoprivredna zadruga NOVA ZADRUGA, OIB 09170404304, Tomislavova 10, 32237 Lovas</derivirana_varijabla>
  </DomainObject.Predmet.ProtustrankaWithAdressOIB>
  <DomainObject.Predmet.ProtustrankaNazivFormated>
    <izvorni_sadrzaj>Poljoprivredna zadruga NOVA ZADRUGA</izvorni_sadrzaj>
    <derivirana_varijabla naziv="DomainObject.Predmet.ProtustrankaNazivFormated_1">Poljoprivredna zadruga NOVA ZADRUGA</derivirana_varijabla>
  </DomainObject.Predmet.ProtustrankaNazivFormated>
  <DomainObject.Predmet.ProtustrankaNazivFormatedOIB>
    <izvorni_sadrzaj>Poljoprivredna zadruga NOVA ZADRUGA, OIB 09170404304</izvorni_sadrzaj>
    <derivirana_varijabla naziv="DomainObject.Predmet.ProtustrankaNazivFormatedOIB_1">Poljoprivredna zadruga NOVA ZADRUGA, OIB 09170404304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NOVA ZADRUGA</item>
    </izvorni_sadrzaj>
    <derivirana_varijabla naziv="DomainObject.Predmet.ProtuStrankaListFormated_1">
      <item>Poljoprivredna zadruga NOVA ZADRUGA</item>
    </derivirana_varijabla>
  </DomainObject.Predmet.ProtuStrankaListFormated>
  <DomainObject.Predmet.ProtuStrankaListFormatedOIB>
    <izvorni_sadrzaj>
      <item>Poljoprivredna zadruga NOVA ZADRUGA, OIB 09170404304</item>
    </izvorni_sadrzaj>
    <derivirana_varijabla naziv="DomainObject.Predmet.ProtuStrankaListFormatedOIB_1">
      <item>Poljoprivredna zadruga NOVA ZADRUGA, OIB 09170404304</item>
    </derivirana_varijabla>
  </DomainObject.Predmet.ProtuStrankaListFormatedOIB>
  <DomainObject.Predmet.ProtuStrankaListFormatedWithAdress>
    <izvorni_sadrzaj>
      <item>Poljoprivredna zadruga NOVA ZADRUGA, Tomislavova 10, 32237 Lovas</item>
    </izvorni_sadrzaj>
    <derivirana_varijabla naziv="DomainObject.Predmet.ProtuStrankaListFormatedWithAdress_1">
      <item>Poljoprivredna zadruga NOVA ZADRUGA, Tomislavova 10, 32237 Lovas</item>
    </derivirana_varijabla>
  </DomainObject.Predmet.ProtuStrankaListFormatedWithAdress>
  <DomainObject.Predmet.ProtuStrankaListFormatedWithAdressOIB>
    <izvorni_sadrzaj>
      <item>Poljoprivredna zadruga NOVA ZADRUGA, OIB 09170404304, Tomislavova 10, 32237 Lovas</item>
    </izvorni_sadrzaj>
    <derivirana_varijabla naziv="DomainObject.Predmet.ProtuStrankaListFormatedWithAdressOIB_1">
      <item>Poljoprivredna zadruga NOVA ZADRUGA, OIB 09170404304, Tomislavova 10, 32237 Lovas</item>
    </derivirana_varijabla>
  </DomainObject.Predmet.ProtuStrankaListFormatedWithAdressOIB>
  <DomainObject.Predmet.ProtuStrankaListNazivFormated>
    <izvorni_sadrzaj>
      <item>Poljoprivredna zadruga NOVA ZADRUGA</item>
    </izvorni_sadrzaj>
    <derivirana_varijabla naziv="DomainObject.Predmet.ProtuStrankaListNazivFormated_1">
      <item>Poljoprivredna zadruga NOVA ZADRUGA</item>
    </derivirana_varijabla>
  </DomainObject.Predmet.ProtuStrankaListNazivFormated>
  <DomainObject.Predmet.ProtuStrankaListNazivFormatedOIB>
    <izvorni_sadrzaj>
      <item>Poljoprivredna zadruga NOVA ZADRUGA, OIB 09170404304</item>
    </izvorni_sadrzaj>
    <derivirana_varijabla naziv="DomainObject.Predmet.ProtuStrankaListNazivFormatedOIB_1">
      <item>Poljoprivredna zadruga NOVA ZADRUGA, OIB 09170404304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NOVA ZADRUGA</izvorni_sadrzaj>
    <derivirana_varijabla naziv="DomainObject.Predmet.ProtustrankaIDrugi_1">Poljoprivredna zadruga NOVA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NOVA ZADRUGA, OIB 09170404304, Tomislavova 10, 32237 Lovas</izvorni_sadrzaj>
    <derivirana_varijabla naziv="DomainObject.Predmet.ProtustrankaIDrugiAdressOIB_1">Poljoprivredna zadruga NOVA ZADRUGA, OIB 09170404304, Tomislavova 10,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NOVA ZADRUGA</item>
      <item>FINA RC OSIJEK</item>
    </izvorni_sadrzaj>
    <derivirana_varijabla naziv="DomainObject.Predmet.SudioniciListNaziv_1">
      <item>Poljoprivredna zadruga NOVA ZADRUGA</item>
      <item>FINA RC OSIJEK</item>
    </derivirana_varijabla>
  </DomainObject.Predmet.SudioniciListNaziv>
  <DomainObject.Predmet.SudioniciListAdressOIB>
    <izvorni_sadrzaj>
      <item>Poljoprivredna zadruga NOVA ZADRUGA, OIB 09170404304, Tomislavova 10,32237 Lovas</item>
      <item>FINA RC OSIJEK, OIB 85821130368</item>
    </izvorni_sadrzaj>
    <derivirana_varijabla naziv="DomainObject.Predmet.SudioniciListAdressOIB_1">
      <item>Poljoprivredna zadruga NOVA ZADRUGA, OIB 09170404304, Tomislavova 10,32237 Lovas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09170404304</item>
      <item>, OIB 85821130368</item>
    </izvorni_sadrzaj>
    <derivirana_varijabla naziv="DomainObject.Predmet.SudioniciListNazivOIB_1">
      <item>, OIB 09170404304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20. prosinca 2017.</izvorni_sadrzaj>
    <derivirana_varijabla naziv="DomainObject.PredzadnjaOdlukaIzPredmeta.DatumDonosenjaOdluke_1">20. prosinca 2017.</derivirana_varijabla>
  </DomainObject.PredzadnjaOdlukaIzPredmeta.DatumDonosenjaOdluke>
  <DomainObject.PredzadnjaOdlukaIzPredmeta.Oznaka>
    <izvorni_sadrzaj>St-156/2016-30</izvorni_sadrzaj>
    <derivirana_varijabla naziv="DomainObject.PredzadnjaOdlukaIzPredmeta.Oznaka_1">St-156/2016-30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C7E30-9282-4314-BA58-57A269FDB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1031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2018-12-10T09:07:00Z</dcterms:created>
  <dc:creator>hermanj</dc:creator>
  <cp:lastModifiedBy>Maja Kocijan</cp:lastModifiedBy>
  <cp:lastPrinted>2018-12-10T09:07:00Z</cp:lastPrinted>
  <dcterms:modified xmlns:xsi="http://www.w3.org/2001/XMLSchema-instance" xsi:type="dcterms:W3CDTF">2018-12-10T09:10:00Z</dcterms:modified>
  <cp:revision>3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suglasnost na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