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ef59" w14:paraId="e93ef59" w:rsidRDefault="00903677" w:rsidP="00903677" w:rsidR="00903677" w:rsidRPr="002B764E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2B764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712B5" w:rsidP="00903677" w:rsidR="00B712B5" w:rsidRPr="002B764E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B712B5" w:rsidP="00903677" w:rsidR="00B712B5" w:rsidRPr="002B764E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2B764E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2B764E">
        <w:rPr>
          <w:rFonts w:hAnsi="Times New Roman" w:ascii="Times New Roman"/>
          <w:b/>
          <w:sz w:val="24"/>
          <w:szCs w:val="24"/>
        </w:rPr>
        <w:t>REPUBLIKA HRVATSKA</w:t>
      </w:r>
    </w:p>
    <w:p w:rsidRDefault="00903677" w:rsidP="00903677" w:rsidR="00A06DC9" w:rsidRPr="002B764E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2B764E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06DC9" w:rsidP="00903677" w:rsidR="00A06DC9" w:rsidRPr="002B764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2B764E">
        <w:rPr>
          <w:rFonts w:hAnsi="Times New Roman" w:ascii="Times New Roman"/>
          <w:sz w:val="24"/>
          <w:szCs w:val="24"/>
        </w:rPr>
        <w:t>Dr. Franje Tuđmana 35</w:t>
      </w:r>
      <w:r w:rsidR="00903677" w:rsidRPr="002B764E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2B764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2B764E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2B764E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903677" w:rsidP="00903677" w:rsidR="00903677" w:rsidRPr="002B764E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2B764E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2B764E">
        <w:rPr>
          <w:rFonts w:hAnsi="Times New Roman" w:ascii="Times New Roman"/>
          <w:b/>
          <w:sz w:val="24"/>
          <w:szCs w:val="24"/>
        </w:rPr>
        <w:t>R J E Š E N J E</w:t>
      </w:r>
    </w:p>
    <w:p w:rsidRDefault="00903677" w:rsidP="00903677" w:rsidR="00903677" w:rsidRPr="002B764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909E1" w:rsidP="00264B8F" w:rsidR="00903677" w:rsidRPr="002B764E">
      <w:pPr>
        <w:jc w:val="both"/>
        <w:rPr>
          <w:rFonts w:hAnsi="Times New Roman" w:ascii="Times New Roman"/>
          <w:sz w:val="24"/>
          <w:szCs w:val="24"/>
        </w:rPr>
      </w:pPr>
      <w:r w:rsidRPr="002B764E">
        <w:rPr>
          <w:rFonts w:hAnsi="Times New Roman" w:ascii="Times New Roman"/>
          <w:sz w:val="24"/>
          <w:szCs w:val="24"/>
        </w:rPr>
        <w:tab/>
        <w:t>Trgovački sud u Zadru</w:t>
      </w:r>
      <w:r w:rsidR="005D0BC4" w:rsidRPr="002B764E">
        <w:rPr>
          <w:rFonts w:hAnsi="Times New Roman" w:ascii="Times New Roman"/>
          <w:sz w:val="24"/>
          <w:szCs w:val="24"/>
        </w:rPr>
        <w:t>,</w:t>
      </w:r>
      <w:r w:rsidRPr="002B764E">
        <w:rPr>
          <w:rFonts w:hAnsi="Times New Roman" w:ascii="Times New Roman"/>
          <w:sz w:val="24"/>
          <w:szCs w:val="24"/>
        </w:rPr>
        <w:t xml:space="preserve"> po</w:t>
      </w:r>
      <w:r w:rsidR="00B20F51" w:rsidRPr="002B764E">
        <w:rPr>
          <w:rFonts w:hAnsi="Times New Roman" w:ascii="Times New Roman"/>
          <w:sz w:val="24"/>
          <w:szCs w:val="24"/>
        </w:rPr>
        <w:t xml:space="preserve"> sutkinji Ani Markač </w:t>
      </w:r>
      <w:r w:rsidR="00903677" w:rsidRPr="002B764E">
        <w:rPr>
          <w:rFonts w:hAnsi="Times New Roman" w:ascii="Times New Roman"/>
          <w:sz w:val="24"/>
          <w:szCs w:val="24"/>
        </w:rPr>
        <w:t xml:space="preserve">u stečajnom </w:t>
      </w:r>
      <w:r w:rsidR="004B44A2" w:rsidRPr="002B764E">
        <w:rPr>
          <w:rFonts w:hAnsi="Times New Roman" w:ascii="Times New Roman"/>
          <w:sz w:val="24"/>
          <w:szCs w:val="24"/>
        </w:rPr>
        <w:t>postupku nad stečajnim dužnikom</w:t>
      </w:r>
      <w:r w:rsidR="00E976B2" w:rsidRPr="002B764E">
        <w:rPr>
          <w:rFonts w:hAnsi="Times New Roman" w:ascii="Times New Roman"/>
          <w:sz w:val="24"/>
          <w:szCs w:val="24"/>
        </w:rPr>
        <w:t xml:space="preserve"> </w:t>
      </w:r>
      <w:r w:rsidR="002B764E" w:rsidRPr="002B764E">
        <w:rPr>
          <w:rFonts w:hAnsi="Times New Roman" w:ascii="Times New Roman"/>
          <w:sz w:val="24"/>
          <w:szCs w:val="24"/>
        </w:rPr>
        <w:t xml:space="preserve">ZADAR-GEL, d.o.o. Zadar, Otočki prilaz 11, OIB:11645931568, </w:t>
      </w:r>
      <w:r w:rsidR="00903677" w:rsidRPr="002B764E">
        <w:rPr>
          <w:rFonts w:hAnsi="Times New Roman" w:ascii="Times New Roman"/>
          <w:sz w:val="24"/>
          <w:szCs w:val="24"/>
        </w:rPr>
        <w:t xml:space="preserve">dana </w:t>
      </w:r>
      <w:r w:rsidR="002B764E">
        <w:rPr>
          <w:rFonts w:hAnsi="Times New Roman" w:ascii="Times New Roman"/>
          <w:sz w:val="24"/>
          <w:szCs w:val="24"/>
        </w:rPr>
        <w:t>29</w:t>
      </w:r>
      <w:r w:rsidR="006D6307" w:rsidRPr="002B764E">
        <w:rPr>
          <w:rFonts w:hAnsi="Times New Roman" w:ascii="Times New Roman"/>
          <w:sz w:val="24"/>
          <w:szCs w:val="24"/>
        </w:rPr>
        <w:t xml:space="preserve">. </w:t>
      </w:r>
      <w:r w:rsidR="002B764E">
        <w:rPr>
          <w:rFonts w:hAnsi="Times New Roman" w:ascii="Times New Roman"/>
          <w:sz w:val="24"/>
          <w:szCs w:val="24"/>
        </w:rPr>
        <w:t xml:space="preserve">rujna </w:t>
      </w:r>
      <w:r w:rsidR="004B44A2" w:rsidRPr="002B764E">
        <w:rPr>
          <w:rFonts w:hAnsi="Times New Roman" w:ascii="Times New Roman"/>
          <w:sz w:val="24"/>
          <w:szCs w:val="24"/>
        </w:rPr>
        <w:t>2016.</w:t>
      </w:r>
      <w:r w:rsidR="007260B9" w:rsidRPr="002B764E">
        <w:rPr>
          <w:rFonts w:hAnsi="Times New Roman" w:ascii="Times New Roman"/>
          <w:sz w:val="24"/>
          <w:szCs w:val="24"/>
        </w:rPr>
        <w:t>,</w:t>
      </w:r>
      <w:r w:rsidR="003B5BBB" w:rsidRPr="002B764E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5D0BC4" w:rsidR="005D0BC4" w:rsidRPr="002B764E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2B764E">
        <w:rPr>
          <w:rFonts w:hAnsi="Times New Roman" w:ascii="Times New Roman"/>
          <w:b/>
          <w:sz w:val="24"/>
          <w:szCs w:val="24"/>
        </w:rPr>
        <w:t>r i j e š i o   j e</w:t>
      </w:r>
    </w:p>
    <w:p w:rsidRDefault="005D0BC4" w:rsidP="005D0BC4" w:rsidR="005D0BC4" w:rsidRPr="002B764E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5D0BC4" w:rsidP="005D0BC4" w:rsidR="005D0BC4" w:rsidRPr="002B764E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5D0BC4" w:rsidP="005D0BC4" w:rsidR="005D0BC4" w:rsidRPr="002B764E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2B764E">
        <w:rPr>
          <w:rFonts w:hAnsi="Times New Roman" w:ascii="Times New Roman"/>
          <w:sz w:val="24"/>
          <w:szCs w:val="24"/>
        </w:rPr>
        <w:t>I.</w:t>
      </w:r>
      <w:r w:rsidRPr="002B764E">
        <w:rPr>
          <w:rFonts w:hAnsi="Times New Roman" w:ascii="Times New Roman"/>
          <w:sz w:val="24"/>
          <w:szCs w:val="24"/>
        </w:rPr>
        <w:tab/>
        <w:t>Utvrđuju se tražbine koje se namiruju kao tražbine prvog višeg isplatnog reda:</w:t>
      </w:r>
    </w:p>
    <w:p w:rsidRDefault="005D0BC4" w:rsidP="005D0BC4" w:rsidR="005D0BC4" w:rsidRPr="002B764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06"/>
        <w:gridCol w:w="2165"/>
        <w:gridCol w:w="1312"/>
        <w:gridCol w:w="2269"/>
        <w:gridCol w:w="1700"/>
        <w:gridCol w:w="1554"/>
      </w:tblGrid>
      <w:tr w:rsidTr="00D441EA" w:rsidR="002B764E" w:rsidRPr="00413596">
        <w:trPr>
          <w:trHeight w:val="567"/>
        </w:trPr>
        <w:tc>
          <w:tcPr>
            <w:tcW w:type="pct" w:w="31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B764E" w:rsidP="00D441EA" w:rsidR="002B764E" w:rsidRPr="0041359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bookmarkStart w:name="RANGE!B12" w:id="1"/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  <w:bookmarkEnd w:id="1"/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B764E" w:rsidP="00D441EA" w:rsidR="002B764E" w:rsidRPr="0041359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8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B764E" w:rsidP="00D441EA" w:rsidR="002B764E" w:rsidRPr="0041359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B764E" w:rsidP="00D441EA" w:rsidR="002B764E" w:rsidRPr="0041359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B764E" w:rsidP="00D441EA" w:rsidR="002B764E" w:rsidRPr="00413596">
            <w:pPr>
              <w:spacing w:beforeAutospacing="true" w:before="100"/>
              <w:rPr>
                <w:rFonts w:hAnsi="Times New Roman" w:ascii="Times New Roman"/>
                <w:color w:val="0000FF"/>
                <w:sz w:val="24"/>
                <w:szCs w:val="24"/>
                <w:u w:val="single"/>
              </w:rPr>
            </w:pPr>
            <w:r w:rsidRPr="00413596">
              <w:rPr>
                <w:rFonts w:hAnsi="Times New Roman" w:ascii="Times New Roman"/>
                <w:sz w:val="24"/>
                <w:szCs w:val="24"/>
                <w:u w:val="single"/>
              </w:rPr>
              <w:t>Iznos prijavljene tražbine (kn)[1]</w:t>
            </w:r>
          </w:p>
        </w:tc>
        <w:tc>
          <w:tcPr>
            <w:tcW w:type="pct" w:w="810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B764E" w:rsidP="00D441EA" w:rsidR="002B764E" w:rsidRPr="0041359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Iznos 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>utvrđene</w:t>
            </w: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tražbine(kn)</w:t>
            </w:r>
          </w:p>
        </w:tc>
      </w:tr>
      <w:tr w:rsidTr="00D441EA" w:rsidR="002B764E" w:rsidRPr="00413596">
        <w:trPr>
          <w:trHeight w:val="227"/>
        </w:trPr>
        <w:tc>
          <w:tcPr>
            <w:tcW w:type="pct" w:w="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PETAR KNEŽEVIĆ 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B764E" w:rsidP="00D441EA" w:rsidR="002B764E" w:rsidRPr="00413596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60009449241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Zadar, Istarska obala 1a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27.489,32</w:t>
            </w:r>
          </w:p>
        </w:tc>
        <w:tc>
          <w:tcPr>
            <w:tcW w:type="pct" w:w="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27.489,32</w:t>
            </w:r>
          </w:p>
        </w:tc>
      </w:tr>
      <w:tr w:rsidTr="00D441EA" w:rsidR="002B764E" w:rsidRPr="00413596">
        <w:trPr>
          <w:trHeight w:val="300"/>
        </w:trPr>
        <w:tc>
          <w:tcPr>
            <w:tcW w:type="pct" w:w="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 UKUPNO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27.489,32</w:t>
            </w:r>
          </w:p>
        </w:tc>
        <w:tc>
          <w:tcPr>
            <w:tcW w:type="pct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27.489,32</w:t>
            </w:r>
          </w:p>
        </w:tc>
      </w:tr>
    </w:tbl>
    <w:p w:rsidRDefault="005D0BC4" w:rsidP="005D0BC4" w:rsidR="005D0BC4" w:rsidRPr="002B764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D0BC4" w:rsidP="005D0BC4" w:rsidR="005D0BC4" w:rsidRPr="002B764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D0BC4" w:rsidP="005D0BC4" w:rsidR="005D0BC4" w:rsidRPr="002B764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2B764E">
        <w:rPr>
          <w:rFonts w:hAnsi="Times New Roman" w:ascii="Times New Roman"/>
          <w:sz w:val="24"/>
          <w:szCs w:val="24"/>
        </w:rPr>
        <w:t>II.</w:t>
      </w:r>
      <w:r w:rsidRPr="002B764E">
        <w:rPr>
          <w:rFonts w:hAnsi="Times New Roman" w:ascii="Times New Roman"/>
          <w:sz w:val="24"/>
          <w:szCs w:val="24"/>
        </w:rPr>
        <w:tab/>
        <w:t>Utvrđuju se tražbine koje se namiruju kao tražbine drugog višeg isplatnog reda:</w:t>
      </w:r>
    </w:p>
    <w:p w:rsidRDefault="005D0BC4" w:rsidP="00903677" w:rsidR="005D0BC4" w:rsidRPr="002B764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04"/>
        <w:gridCol w:w="2165"/>
        <w:gridCol w:w="1312"/>
        <w:gridCol w:w="2269"/>
        <w:gridCol w:w="1700"/>
        <w:gridCol w:w="1556"/>
      </w:tblGrid>
      <w:tr w:rsidTr="00D441EA" w:rsidR="002B764E" w:rsidRPr="00413596">
        <w:trPr>
          <w:trHeight w:val="567"/>
        </w:trPr>
        <w:tc>
          <w:tcPr>
            <w:tcW w:type="pct" w:w="314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B764E" w:rsidP="00D441EA" w:rsidR="002B764E" w:rsidRPr="0041359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B764E" w:rsidP="00D441EA" w:rsidR="002B764E" w:rsidRPr="0041359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8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B764E" w:rsidP="00D441EA" w:rsidR="002B764E" w:rsidRPr="0041359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B764E" w:rsidP="00D441EA" w:rsidR="002B764E" w:rsidRPr="0041359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B7C87" w:rsidP="00D441EA" w:rsidR="002B764E" w:rsidRPr="00413596">
            <w:pPr>
              <w:spacing w:beforeAutospacing="true" w:before="100"/>
              <w:jc w:val="center"/>
              <w:rPr>
                <w:rFonts w:hAnsi="Times New Roman" w:ascii="Times New Roman"/>
                <w:color w:val="0000FF"/>
                <w:sz w:val="24"/>
                <w:szCs w:val="24"/>
              </w:rPr>
            </w:pPr>
            <w:hyperlink r:id="rId10" w:anchor="RANGE!B12" w:history="true">
              <w:r w:rsidR="002B764E" w:rsidRPr="00413596">
                <w:rPr>
                  <w:rFonts w:hAnsi="Times New Roman" w:ascii="Times New Roman"/>
                  <w:sz w:val="24"/>
                  <w:szCs w:val="24"/>
                </w:rPr>
                <w:t>Iznos prijavljene tražbine (kn)[1]</w:t>
              </w:r>
            </w:hyperlink>
          </w:p>
        </w:tc>
        <w:tc>
          <w:tcPr>
            <w:tcW w:type="pct" w:w="811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B764E" w:rsidP="00D441EA" w:rsidR="002B764E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Iznos 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>utvrđene</w:t>
            </w:r>
          </w:p>
          <w:p w:rsidRDefault="002B764E" w:rsidP="00D441EA" w:rsidR="002B764E" w:rsidRPr="0041359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tražbine(kn)</w:t>
            </w:r>
          </w:p>
        </w:tc>
      </w:tr>
      <w:tr w:rsidTr="00D441EA" w:rsidR="002B764E" w:rsidRPr="00413596">
        <w:trPr>
          <w:trHeight w:val="20"/>
        </w:trPr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ADDIKO BANK d.d. Zagreb   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B764E" w:rsidP="00D441EA" w:rsidR="002B764E" w:rsidRPr="00413596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14036333877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Zagreb, Slavonska 6 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59.947,40</w:t>
            </w:r>
          </w:p>
        </w:tc>
        <w:tc>
          <w:tcPr>
            <w:tcW w:type="pct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59.947,40</w:t>
            </w:r>
          </w:p>
        </w:tc>
      </w:tr>
      <w:tr w:rsidTr="00D441EA" w:rsidR="002B764E" w:rsidRPr="00413596">
        <w:trPr>
          <w:trHeight w:val="20"/>
        </w:trPr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 UKUPNO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jc w:val="right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59.947,40</w:t>
            </w:r>
          </w:p>
        </w:tc>
        <w:tc>
          <w:tcPr>
            <w:tcW w:type="pct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764E" w:rsidP="00D441EA" w:rsidR="002B764E" w:rsidRPr="00413596">
            <w:pPr>
              <w:jc w:val="right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413596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59.947,40</w:t>
            </w:r>
          </w:p>
        </w:tc>
      </w:tr>
    </w:tbl>
    <w:p w:rsidRDefault="00D368C7" w:rsidP="00903677" w:rsidR="00D368C7" w:rsidRPr="002B764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D0BC4" w:rsidP="005D0BC4" w:rsidR="005D0BC4" w:rsidRPr="002B764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3677" w:rsidP="005D0BC4" w:rsidR="00903677" w:rsidRPr="002B764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2B764E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2B764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2909E1" w:rsidR="005D0BC4" w:rsidRP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2B764E">
        <w:rPr>
          <w:rFonts w:hAnsi="Times New Roman" w:ascii="Times New Roman"/>
          <w:sz w:val="24"/>
          <w:szCs w:val="24"/>
        </w:rPr>
        <w:t xml:space="preserve">          U stečajnom postupku koji se vodi kod ovog </w:t>
      </w:r>
      <w:r w:rsidR="002909E1" w:rsidRPr="002B764E">
        <w:rPr>
          <w:rFonts w:hAnsi="Times New Roman" w:ascii="Times New Roman"/>
          <w:sz w:val="24"/>
          <w:szCs w:val="24"/>
        </w:rPr>
        <w:t>S</w:t>
      </w:r>
      <w:r w:rsidRPr="002B764E">
        <w:rPr>
          <w:rFonts w:hAnsi="Times New Roman" w:ascii="Times New Roman"/>
          <w:sz w:val="24"/>
          <w:szCs w:val="24"/>
        </w:rPr>
        <w:t>uda pod gornjim poslovnim brojem nad imovinom dužnika</w:t>
      </w:r>
      <w:r w:rsidR="005D0BC4" w:rsidRPr="002B764E">
        <w:rPr>
          <w:rFonts w:hAnsi="Times New Roman" w:ascii="Times New Roman"/>
          <w:sz w:val="24"/>
          <w:szCs w:val="24"/>
        </w:rPr>
        <w:t xml:space="preserve"> </w:t>
      </w:r>
      <w:r w:rsidR="002B764E" w:rsidRPr="002B764E">
        <w:rPr>
          <w:rFonts w:hAnsi="Times New Roman" w:ascii="Times New Roman"/>
          <w:sz w:val="24"/>
          <w:szCs w:val="24"/>
        </w:rPr>
        <w:t>ZADAR-GEL, d.o.o. Zadar, Otočki prilaz 11, OIB:11645931568</w:t>
      </w:r>
      <w:r w:rsidR="00B20F51" w:rsidRPr="002B764E">
        <w:rPr>
          <w:rFonts w:hAnsi="Times New Roman" w:ascii="Times New Roman"/>
          <w:sz w:val="24"/>
          <w:szCs w:val="24"/>
        </w:rPr>
        <w:t>,</w:t>
      </w:r>
      <w:r w:rsidRPr="002B764E">
        <w:rPr>
          <w:rFonts w:hAnsi="Times New Roman" w:ascii="Times New Roman"/>
          <w:sz w:val="24"/>
          <w:szCs w:val="24"/>
        </w:rPr>
        <w:t xml:space="preserve"> na </w:t>
      </w:r>
      <w:r w:rsidRPr="002B764E">
        <w:rPr>
          <w:rFonts w:hAnsi="Times New Roman" w:ascii="Times New Roman"/>
          <w:sz w:val="24"/>
          <w:szCs w:val="24"/>
        </w:rPr>
        <w:lastRenderedPageBreak/>
        <w:t xml:space="preserve">ispitnom ročištu održanom dana </w:t>
      </w:r>
      <w:r w:rsidR="002B764E">
        <w:rPr>
          <w:rFonts w:hAnsi="Times New Roman" w:ascii="Times New Roman"/>
          <w:sz w:val="24"/>
          <w:szCs w:val="24"/>
        </w:rPr>
        <w:t>29</w:t>
      </w:r>
      <w:r w:rsidR="005D0BC4" w:rsidRPr="002B764E">
        <w:rPr>
          <w:rFonts w:hAnsi="Times New Roman" w:ascii="Times New Roman"/>
          <w:sz w:val="24"/>
          <w:szCs w:val="24"/>
        </w:rPr>
        <w:t xml:space="preserve">. </w:t>
      </w:r>
      <w:r w:rsidR="002B764E">
        <w:rPr>
          <w:rFonts w:hAnsi="Times New Roman" w:ascii="Times New Roman"/>
          <w:sz w:val="24"/>
          <w:szCs w:val="24"/>
        </w:rPr>
        <w:t xml:space="preserve">rujna </w:t>
      </w:r>
      <w:r w:rsidR="006D6307" w:rsidRPr="002B764E">
        <w:rPr>
          <w:rFonts w:hAnsi="Times New Roman" w:ascii="Times New Roman"/>
          <w:sz w:val="24"/>
          <w:szCs w:val="24"/>
        </w:rPr>
        <w:t xml:space="preserve">2016. </w:t>
      </w:r>
      <w:r w:rsidR="0066178F" w:rsidRPr="002B764E">
        <w:rPr>
          <w:rFonts w:hAnsi="Times New Roman" w:ascii="Times New Roman"/>
          <w:sz w:val="24"/>
          <w:szCs w:val="24"/>
        </w:rPr>
        <w:t>ispitan</w:t>
      </w:r>
      <w:r w:rsidR="00E3197C" w:rsidRPr="002B764E">
        <w:rPr>
          <w:rFonts w:hAnsi="Times New Roman" w:ascii="Times New Roman"/>
          <w:sz w:val="24"/>
          <w:szCs w:val="24"/>
        </w:rPr>
        <w:t>e su</w:t>
      </w:r>
      <w:r w:rsidR="0066178F" w:rsidRPr="002B764E">
        <w:rPr>
          <w:rFonts w:hAnsi="Times New Roman" w:ascii="Times New Roman"/>
          <w:sz w:val="24"/>
          <w:szCs w:val="24"/>
        </w:rPr>
        <w:t xml:space="preserve"> tražbin</w:t>
      </w:r>
      <w:r w:rsidR="00E3197C" w:rsidRPr="002B764E">
        <w:rPr>
          <w:rFonts w:hAnsi="Times New Roman" w:ascii="Times New Roman"/>
          <w:sz w:val="24"/>
          <w:szCs w:val="24"/>
        </w:rPr>
        <w:t>e</w:t>
      </w:r>
      <w:r w:rsidR="0066178F" w:rsidRPr="002B764E">
        <w:rPr>
          <w:rFonts w:hAnsi="Times New Roman" w:ascii="Times New Roman"/>
          <w:sz w:val="24"/>
          <w:szCs w:val="24"/>
        </w:rPr>
        <w:t xml:space="preserve"> vjerovnika</w:t>
      </w:r>
      <w:r w:rsidR="007162A0" w:rsidRPr="002B764E">
        <w:rPr>
          <w:rFonts w:hAnsi="Times New Roman" w:ascii="Times New Roman"/>
          <w:sz w:val="24"/>
          <w:szCs w:val="24"/>
        </w:rPr>
        <w:t xml:space="preserve"> iz </w:t>
      </w:r>
      <w:r w:rsidR="005D0BC4" w:rsidRPr="002B764E">
        <w:rPr>
          <w:rFonts w:hAnsi="Times New Roman" w:ascii="Times New Roman"/>
          <w:sz w:val="24"/>
          <w:szCs w:val="24"/>
        </w:rPr>
        <w:t xml:space="preserve">točke I. i II. izreke </w:t>
      </w:r>
      <w:r w:rsidR="006D6307" w:rsidRPr="002B764E">
        <w:rPr>
          <w:rFonts w:hAnsi="Times New Roman" w:ascii="Times New Roman"/>
          <w:sz w:val="24"/>
          <w:szCs w:val="24"/>
        </w:rPr>
        <w:t xml:space="preserve">ovog rješenja. </w:t>
      </w:r>
    </w:p>
    <w:p w:rsidRDefault="005D0BC4" w:rsidP="002909E1" w:rsidR="005D0BC4" w:rsidRP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2B764E">
        <w:rPr>
          <w:rFonts w:hAnsi="Times New Roman" w:ascii="Times New Roman"/>
          <w:sz w:val="24"/>
          <w:szCs w:val="24"/>
        </w:rPr>
        <w:t xml:space="preserve">           Stečajni upravitelj</w:t>
      </w:r>
      <w:r w:rsidR="00B712B5" w:rsidRPr="002B764E">
        <w:rPr>
          <w:rFonts w:hAnsi="Times New Roman" w:ascii="Times New Roman"/>
          <w:sz w:val="24"/>
          <w:szCs w:val="24"/>
        </w:rPr>
        <w:t xml:space="preserve"> na istom ročištu</w:t>
      </w:r>
      <w:r w:rsidRPr="002B764E">
        <w:rPr>
          <w:rFonts w:hAnsi="Times New Roman" w:ascii="Times New Roman"/>
          <w:sz w:val="24"/>
          <w:szCs w:val="24"/>
        </w:rPr>
        <w:t xml:space="preserve"> priznao</w:t>
      </w:r>
      <w:r w:rsidR="00B712B5" w:rsidRPr="002B764E">
        <w:rPr>
          <w:rFonts w:hAnsi="Times New Roman" w:ascii="Times New Roman"/>
          <w:sz w:val="24"/>
          <w:szCs w:val="24"/>
        </w:rPr>
        <w:t xml:space="preserve"> je</w:t>
      </w:r>
      <w:r w:rsidRPr="002B764E">
        <w:rPr>
          <w:rFonts w:hAnsi="Times New Roman" w:ascii="Times New Roman"/>
          <w:sz w:val="24"/>
          <w:szCs w:val="24"/>
        </w:rPr>
        <w:t xml:space="preserve"> tražbine iz točke I. i II. izreke ovog rješenja, a </w:t>
      </w:r>
      <w:r w:rsidR="00B712B5" w:rsidRPr="002B764E">
        <w:rPr>
          <w:rFonts w:hAnsi="Times New Roman" w:ascii="Times New Roman"/>
          <w:sz w:val="24"/>
          <w:szCs w:val="24"/>
        </w:rPr>
        <w:t xml:space="preserve">kako ih </w:t>
      </w:r>
      <w:r w:rsidRPr="002B764E">
        <w:rPr>
          <w:rFonts w:hAnsi="Times New Roman" w:ascii="Times New Roman"/>
          <w:sz w:val="24"/>
          <w:szCs w:val="24"/>
        </w:rPr>
        <w:t xml:space="preserve">niti jedan vjerovnik nije osporio, </w:t>
      </w:r>
      <w:r w:rsidR="00B712B5" w:rsidRPr="002B764E">
        <w:rPr>
          <w:rFonts w:hAnsi="Times New Roman" w:ascii="Times New Roman"/>
          <w:sz w:val="24"/>
          <w:szCs w:val="24"/>
        </w:rPr>
        <w:t xml:space="preserve">to </w:t>
      </w:r>
      <w:r w:rsidRPr="002B764E">
        <w:rPr>
          <w:rFonts w:hAnsi="Times New Roman" w:ascii="Times New Roman"/>
          <w:sz w:val="24"/>
          <w:szCs w:val="24"/>
        </w:rPr>
        <w:t xml:space="preserve">se iste u smislu čl. 263. Stečajnog zakona, smatraju utvrđenim. </w:t>
      </w:r>
    </w:p>
    <w:p w:rsidRDefault="00E36CD0" w:rsidP="00AC63F2" w:rsidR="00E36CD0" w:rsidRPr="002B764E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2B764E">
        <w:rPr>
          <w:rFonts w:hAnsi="Times New Roman" w:ascii="Times New Roman"/>
          <w:sz w:val="24"/>
          <w:szCs w:val="24"/>
        </w:rPr>
        <w:t>S</w:t>
      </w:r>
      <w:r w:rsidR="00654C55" w:rsidRPr="002B764E">
        <w:rPr>
          <w:rFonts w:hAnsi="Times New Roman" w:ascii="Times New Roman"/>
          <w:sz w:val="24"/>
          <w:szCs w:val="24"/>
        </w:rPr>
        <w:t xml:space="preserve">lijedom navedenog </w:t>
      </w:r>
      <w:r w:rsidRPr="002B764E">
        <w:rPr>
          <w:rFonts w:hAnsi="Times New Roman" w:ascii="Times New Roman"/>
          <w:sz w:val="24"/>
          <w:szCs w:val="24"/>
        </w:rPr>
        <w:t>odlučeno</w:t>
      </w:r>
      <w:r w:rsidR="00654C55" w:rsidRPr="002B764E">
        <w:rPr>
          <w:rFonts w:hAnsi="Times New Roman" w:ascii="Times New Roman"/>
          <w:sz w:val="24"/>
          <w:szCs w:val="24"/>
        </w:rPr>
        <w:t xml:space="preserve"> je</w:t>
      </w:r>
      <w:r w:rsidRPr="002B764E">
        <w:rPr>
          <w:rFonts w:hAnsi="Times New Roman" w:ascii="Times New Roman"/>
          <w:sz w:val="24"/>
          <w:szCs w:val="24"/>
        </w:rPr>
        <w:t xml:space="preserve"> kao u izreci.</w:t>
      </w:r>
    </w:p>
    <w:p w:rsidRDefault="00187CAB" w:rsidP="00187CAB" w:rsidR="00187CAB" w:rsidRPr="002B764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 w:rsidRPr="002B764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2B764E">
        <w:rPr>
          <w:rFonts w:hAnsi="Times New Roman" w:ascii="Times New Roman"/>
          <w:sz w:val="24"/>
          <w:szCs w:val="24"/>
        </w:rPr>
        <w:t>U Zadru</w:t>
      </w:r>
      <w:r w:rsidR="00187CAB" w:rsidRPr="002B764E">
        <w:rPr>
          <w:rFonts w:hAnsi="Times New Roman" w:ascii="Times New Roman"/>
          <w:sz w:val="24"/>
          <w:szCs w:val="24"/>
        </w:rPr>
        <w:t xml:space="preserve"> </w:t>
      </w:r>
      <w:r w:rsidR="002B764E">
        <w:rPr>
          <w:rFonts w:hAnsi="Times New Roman" w:ascii="Times New Roman"/>
          <w:sz w:val="24"/>
          <w:szCs w:val="24"/>
        </w:rPr>
        <w:t>29</w:t>
      </w:r>
      <w:r w:rsidR="002909E1" w:rsidRPr="002B764E">
        <w:rPr>
          <w:rFonts w:hAnsi="Times New Roman" w:ascii="Times New Roman"/>
          <w:sz w:val="24"/>
          <w:szCs w:val="24"/>
        </w:rPr>
        <w:t xml:space="preserve">. </w:t>
      </w:r>
      <w:r w:rsidR="002B764E">
        <w:rPr>
          <w:rFonts w:hAnsi="Times New Roman" w:ascii="Times New Roman"/>
          <w:sz w:val="24"/>
          <w:szCs w:val="24"/>
        </w:rPr>
        <w:t xml:space="preserve">rujna </w:t>
      </w:r>
      <w:r w:rsidR="002909E1" w:rsidRPr="002B764E">
        <w:rPr>
          <w:rFonts w:hAnsi="Times New Roman" w:ascii="Times New Roman"/>
          <w:sz w:val="24"/>
          <w:szCs w:val="24"/>
        </w:rPr>
        <w:t xml:space="preserve">2016. </w:t>
      </w:r>
      <w:r w:rsidR="00187CAB" w:rsidRPr="002B764E">
        <w:rPr>
          <w:rFonts w:hAnsi="Times New Roman" w:ascii="Times New Roman"/>
          <w:sz w:val="24"/>
          <w:szCs w:val="24"/>
        </w:rPr>
        <w:t xml:space="preserve"> </w:t>
      </w:r>
    </w:p>
    <w:p w:rsidRDefault="00307414" w:rsidP="003D44AF" w:rsidR="00307414" w:rsidRPr="002B764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B764E" w:rsidP="002B764E" w:rsidR="00B712B5" w:rsidRPr="002B764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057C9A" w:rsidRPr="002B764E">
        <w:rPr>
          <w:rFonts w:hAnsi="Times New Roman" w:ascii="Times New Roman"/>
          <w:sz w:val="24"/>
          <w:szCs w:val="24"/>
        </w:rPr>
        <w:t>S</w:t>
      </w:r>
      <w:r w:rsidR="00187CAB" w:rsidRPr="002B764E">
        <w:rPr>
          <w:rFonts w:hAnsi="Times New Roman" w:ascii="Times New Roman"/>
          <w:sz w:val="24"/>
          <w:szCs w:val="24"/>
        </w:rPr>
        <w:t xml:space="preserve">utkinja </w:t>
      </w:r>
    </w:p>
    <w:p w:rsidRDefault="002B764E" w:rsidP="002B764E" w:rsidR="007E3967" w:rsidRPr="002B764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Merlina Klišmanić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3D44AF" w:rsidRPr="002B764E">
        <w:rPr>
          <w:rFonts w:hAnsi="Times New Roman" w:ascii="Times New Roman"/>
          <w:sz w:val="24"/>
          <w:szCs w:val="24"/>
        </w:rPr>
        <w:t>A</w:t>
      </w:r>
      <w:r w:rsidR="00187CAB" w:rsidRPr="002B764E">
        <w:rPr>
          <w:rFonts w:hAnsi="Times New Roman" w:ascii="Times New Roman"/>
          <w:sz w:val="24"/>
          <w:szCs w:val="24"/>
        </w:rPr>
        <w:t>na Markač</w:t>
      </w:r>
      <w:r>
        <w:rPr>
          <w:rFonts w:hAnsi="Times New Roman" w:ascii="Times New Roman"/>
          <w:sz w:val="24"/>
          <w:szCs w:val="24"/>
        </w:rPr>
        <w:t>, v.r.</w:t>
      </w:r>
    </w:p>
    <w:p w:rsidRDefault="00DE0A15" w:rsidP="00E36CD0" w:rsidR="00DE0A15" w:rsidRPr="002B764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D44AF" w:rsidP="00E36CD0" w:rsidR="003D44AF" w:rsidRPr="002B764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909E1" w:rsidP="00E36CD0" w:rsidR="002909E1" w:rsidRPr="002B764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2B764E">
      <w:pPr>
        <w:spacing w:lineRule="atLeast" w:line="240" w:after="0"/>
        <w:rPr>
          <w:rFonts w:hAnsi="Times New Roman" w:ascii="Times New Roman"/>
          <w:b/>
          <w:bCs/>
          <w:sz w:val="24"/>
          <w:szCs w:val="24"/>
        </w:rPr>
      </w:pPr>
      <w:r w:rsidRPr="002B764E">
        <w:rPr>
          <w:rFonts w:hAnsi="Times New Roman" w:ascii="Times New Roman"/>
          <w:sz w:val="24"/>
          <w:szCs w:val="24"/>
        </w:rPr>
        <w:t>Pouka o pravnom lijeku</w:t>
      </w:r>
      <w:r w:rsidRPr="002B764E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E36CD0" w:rsidP="00935079" w:rsidR="00E36CD0" w:rsidRP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2B764E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2B764E">
        <w:rPr>
          <w:rFonts w:hAnsi="Times New Roman" w:ascii="Times New Roman"/>
          <w:sz w:val="24"/>
          <w:szCs w:val="24"/>
        </w:rPr>
        <w:t xml:space="preserve">(osam) </w:t>
      </w:r>
      <w:r w:rsidRPr="002B764E">
        <w:rPr>
          <w:rFonts w:hAnsi="Times New Roman" w:ascii="Times New Roman"/>
          <w:sz w:val="24"/>
          <w:szCs w:val="24"/>
        </w:rPr>
        <w:t>dana računajući od dana dostave pisanog otpravka ovog rješenja, a ista se pod</w:t>
      </w:r>
      <w:r w:rsidR="00935079" w:rsidRPr="002B764E">
        <w:rPr>
          <w:rFonts w:hAnsi="Times New Roman" w:ascii="Times New Roman"/>
          <w:sz w:val="24"/>
          <w:szCs w:val="24"/>
        </w:rPr>
        <w:t xml:space="preserve">nosi ovom sudu u </w:t>
      </w:r>
      <w:r w:rsidR="00187CAB" w:rsidRPr="002B764E">
        <w:rPr>
          <w:rFonts w:hAnsi="Times New Roman" w:ascii="Times New Roman"/>
          <w:sz w:val="24"/>
          <w:szCs w:val="24"/>
        </w:rPr>
        <w:t>2 (</w:t>
      </w:r>
      <w:r w:rsidR="00935079" w:rsidRPr="002B764E">
        <w:rPr>
          <w:rFonts w:hAnsi="Times New Roman" w:ascii="Times New Roman"/>
          <w:sz w:val="24"/>
          <w:szCs w:val="24"/>
        </w:rPr>
        <w:t>dva</w:t>
      </w:r>
      <w:r w:rsidR="00187CAB" w:rsidRPr="002B764E">
        <w:rPr>
          <w:rFonts w:hAnsi="Times New Roman" w:ascii="Times New Roman"/>
          <w:sz w:val="24"/>
          <w:szCs w:val="24"/>
        </w:rPr>
        <w:t xml:space="preserve">) istovjetna </w:t>
      </w:r>
      <w:r w:rsidR="00AC63F2" w:rsidRPr="002B764E">
        <w:rPr>
          <w:rFonts w:hAnsi="Times New Roman" w:ascii="Times New Roman"/>
          <w:sz w:val="24"/>
          <w:szCs w:val="24"/>
        </w:rPr>
        <w:t>primjerka, a o žalbi odlučuje Visoki trgovački sud Republike Hrvatske.</w:t>
      </w:r>
    </w:p>
    <w:p w:rsidRDefault="0052773F" w:rsidP="0052773F" w:rsidR="0052773F" w:rsidRP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B712B5" w:rsidP="0052773F" w:rsidR="00B712B5" w:rsidRP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B712B5" w:rsidP="0052773F" w:rsidR="00B712B5" w:rsidRP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764E" w:rsidP="0052773F" w:rsidR="002B764E" w:rsidRP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2B764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2B764E">
        <w:rPr>
          <w:rFonts w:hAnsi="Times New Roman" w:ascii="Times New Roman"/>
          <w:sz w:val="24"/>
          <w:szCs w:val="24"/>
        </w:rPr>
        <w:t>Dostaviti:</w:t>
      </w:r>
    </w:p>
    <w:p w:rsidRDefault="002B764E" w:rsidP="002B764E" w:rsidR="002B764E" w:rsidRPr="002B764E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 Antunu Kovačeviću</w:t>
      </w:r>
    </w:p>
    <w:p w:rsidRDefault="00DE0A15" w:rsidP="00875C2A" w:rsidR="00875C2A" w:rsidRPr="002B764E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2B764E">
        <w:rPr>
          <w:rFonts w:hAnsi="Times New Roman" w:ascii="Times New Roman"/>
          <w:sz w:val="24"/>
          <w:szCs w:val="24"/>
        </w:rPr>
        <w:t>e-</w:t>
      </w:r>
      <w:r w:rsidR="00875C2A" w:rsidRPr="002B764E">
        <w:rPr>
          <w:rFonts w:hAnsi="Times New Roman" w:ascii="Times New Roman"/>
          <w:sz w:val="24"/>
          <w:szCs w:val="24"/>
        </w:rPr>
        <w:t>oglasna ploča,</w:t>
      </w:r>
    </w:p>
    <w:p w:rsidRDefault="00875C2A" w:rsidP="00DA6DE3" w:rsidR="00935079" w:rsidRPr="002B764E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2B764E">
        <w:rPr>
          <w:rFonts w:hAnsi="Times New Roman" w:ascii="Times New Roman"/>
          <w:sz w:val="24"/>
          <w:szCs w:val="24"/>
        </w:rPr>
        <w:t>u spis.</w:t>
      </w:r>
    </w:p>
    <w:p w:rsidRDefault="00DA6DE3" w:rsidP="00DA6DE3" w:rsidR="00DA6DE3" w:rsidRP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2B76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2B764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5D0BC4" w:rsidR="00903677" w:rsidRPr="002B76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709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7B" w:rsidR="00EB787B">
      <w:pPr>
        <w:spacing w:lineRule="auto" w:line="240" w:after="0"/>
      </w:pPr>
      <w:r>
        <w:separator/>
      </w:r>
    </w:p>
  </w:endnote>
  <w:endnote w:id="0" w:type="continuationSeparator">
    <w:p w:rsidRDefault="00EB787B" w:rsidR="00EB7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7B" w:rsidR="00EB787B">
      <w:pPr>
        <w:spacing w:lineRule="auto" w:line="240" w:after="0"/>
      </w:pPr>
      <w:r>
        <w:separator/>
      </w:r>
    </w:p>
  </w:footnote>
  <w:footnote w:id="0" w:type="continuationSeparator">
    <w:p w:rsidRDefault="00EB787B" w:rsidR="00EB7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5B7C87">
      <w:rPr>
        <w:rStyle w:val="Brojstranice"/>
        <w:noProof/>
        <w:sz w:val="22"/>
        <w:szCs w:val="22"/>
      </w:rPr>
      <w:t>3</w:t>
    </w:r>
    <w:r w:rsidRPr="002909E1">
      <w:rPr>
        <w:rStyle w:val="Brojstranice"/>
        <w:sz w:val="22"/>
        <w:szCs w:val="22"/>
      </w:rPr>
      <w:fldChar w:fldCharType="end"/>
    </w:r>
  </w:p>
  <w:p w:rsidRDefault="00EB787B" w:rsidP="002B764E" w:rsidR="002B764E" w:rsidRPr="002909E1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2B764E" w:rsidRPr="002909E1">
      <w:rPr>
        <w:rFonts w:hAnsi="Times New Roman" w:ascii="Times New Roman"/>
      </w:rPr>
      <w:t>Poslovni broj</w:t>
    </w:r>
    <w:r w:rsidR="002B764E">
      <w:rPr>
        <w:rFonts w:hAnsi="Times New Roman" w:ascii="Times New Roman"/>
      </w:rPr>
      <w:t>:</w:t>
    </w:r>
    <w:r w:rsidR="002B764E" w:rsidRPr="002909E1">
      <w:rPr>
        <w:rFonts w:hAnsi="Times New Roman" w:ascii="Times New Roman"/>
      </w:rPr>
      <w:t xml:space="preserve"> 2 St-</w:t>
    </w:r>
    <w:r w:rsidR="002B764E">
      <w:rPr>
        <w:rFonts w:hAnsi="Times New Roman" w:ascii="Times New Roman"/>
      </w:rPr>
      <w:t>138</w:t>
    </w:r>
    <w:r w:rsidR="002B764E" w:rsidRPr="002909E1">
      <w:rPr>
        <w:rFonts w:hAnsi="Times New Roman" w:ascii="Times New Roman"/>
      </w:rPr>
      <w:t>/1</w:t>
    </w:r>
    <w:r w:rsidR="002B764E">
      <w:rPr>
        <w:rFonts w:hAnsi="Times New Roman" w:ascii="Times New Roman"/>
      </w:rPr>
      <w:t>6</w:t>
    </w:r>
    <w:r w:rsidR="002B764E" w:rsidRPr="002909E1">
      <w:rPr>
        <w:rFonts w:hAnsi="Times New Roman" w:ascii="Times New Roman"/>
      </w:rPr>
      <w:t>-</w:t>
    </w:r>
    <w:r w:rsidR="002B764E">
      <w:rPr>
        <w:rFonts w:hAnsi="Times New Roman" w:ascii="Times New Roman"/>
      </w:rPr>
      <w:t>52</w:t>
    </w:r>
  </w:p>
  <w:p w:rsidRDefault="00EB787B" w:rsidP="005D0BC4" w:rsidR="00EB787B" w:rsidRPr="005D0BC4">
    <w:pPr>
      <w:spacing w:lineRule="atLeast" w:line="240" w:after="0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2B764E">
      <w:rPr>
        <w:rFonts w:hAnsi="Times New Roman" w:ascii="Times New Roman"/>
      </w:rPr>
      <w:t>138</w:t>
    </w:r>
    <w:r w:rsidRPr="002909E1">
      <w:rPr>
        <w:rFonts w:hAnsi="Times New Roman" w:ascii="Times New Roman"/>
      </w:rPr>
      <w:t>/1</w:t>
    </w:r>
    <w:r w:rsidR="00D368C7">
      <w:rPr>
        <w:rFonts w:hAnsi="Times New Roman" w:ascii="Times New Roman"/>
      </w:rPr>
      <w:t>6</w:t>
    </w:r>
    <w:r w:rsidRPr="002909E1">
      <w:rPr>
        <w:rFonts w:hAnsi="Times New Roman" w:ascii="Times New Roman"/>
      </w:rPr>
      <w:t>-</w:t>
    </w:r>
    <w:r w:rsidR="002B764E">
      <w:rPr>
        <w:rFonts w:hAnsi="Times New Roman" w:ascii="Times New Roman"/>
      </w:rPr>
      <w:t>52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E41FC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E22EE"/>
    <w:rsid w:val="00207D73"/>
    <w:rsid w:val="00242184"/>
    <w:rsid w:val="00245E89"/>
    <w:rsid w:val="00247422"/>
    <w:rsid w:val="00264B8F"/>
    <w:rsid w:val="002909E1"/>
    <w:rsid w:val="002B764E"/>
    <w:rsid w:val="002C2297"/>
    <w:rsid w:val="002F45C8"/>
    <w:rsid w:val="00307414"/>
    <w:rsid w:val="0032094B"/>
    <w:rsid w:val="003512A9"/>
    <w:rsid w:val="003A4EBB"/>
    <w:rsid w:val="003B5BBB"/>
    <w:rsid w:val="003D44AF"/>
    <w:rsid w:val="003D725D"/>
    <w:rsid w:val="0040284E"/>
    <w:rsid w:val="004452BC"/>
    <w:rsid w:val="00481593"/>
    <w:rsid w:val="004B44A2"/>
    <w:rsid w:val="004D3C1B"/>
    <w:rsid w:val="0052773F"/>
    <w:rsid w:val="00560B2E"/>
    <w:rsid w:val="00562227"/>
    <w:rsid w:val="00572EB9"/>
    <w:rsid w:val="005B7C87"/>
    <w:rsid w:val="005D0BC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9701A"/>
    <w:rsid w:val="00AB2910"/>
    <w:rsid w:val="00AB4650"/>
    <w:rsid w:val="00AC63F2"/>
    <w:rsid w:val="00B02E11"/>
    <w:rsid w:val="00B15D60"/>
    <w:rsid w:val="00B2047D"/>
    <w:rsid w:val="00B20F51"/>
    <w:rsid w:val="00B712B5"/>
    <w:rsid w:val="00B741FE"/>
    <w:rsid w:val="00BB2284"/>
    <w:rsid w:val="00BF1C02"/>
    <w:rsid w:val="00C50052"/>
    <w:rsid w:val="00C7102D"/>
    <w:rsid w:val="00C74C10"/>
    <w:rsid w:val="00C77B1B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51B3"/>
    <w:rsid w:val="00E976B2"/>
    <w:rsid w:val="00EB787B"/>
    <w:rsid w:val="00F84E4B"/>
    <w:rsid w:val="00FE1C44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7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C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C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C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C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7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C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C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C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C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file:///\\TSZDDC01\TS%20backup\Sudnice\referada%20-%202\2\STE&#268;AJEVI\STE&#268;AJ%20PO%20NOVOM%20ZAKONU\PLOTER\ZAPISNICI\Documents\PLOTER\TABLICA%20PRIJAVLJENIH%20TRA&#381;BINA%20RADNIKA.xl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ZADAR-GEL, društvo s ograničenom odgovornošću za proizvodnju, ugostiteljstvo, turizam i trgovinu</izvorni_sadrzaj>
    <derivirana_varijabla naziv="DomainObject.Predmet.ProtustrankaFormated_1">  ZADAR-GEL, društvo s ograničenom odgovornošću za proizvodnju, ugostiteljstvo, turizam i trgovinu</derivirana_varijabla>
  </DomainObject.Predmet.ProtustrankaFormated>
  <DomainObject.Predmet.ProtustrankaFormatedOIB>
    <izvorni_sadrzaj>  ZADAR-GEL, društvo s ograničenom odgovornošću za proizvodnju, ugostiteljstvo, turizam i trgovinu, OIB 11645931568</izvorni_sadrzaj>
    <derivirana_varijabla naziv="DomainObject.Predmet.ProtustrankaFormatedOIB_1">  ZADAR-GEL, društvo s ograničenom odgovornošću za proizvodnju, ugostiteljstvo, turizam i trgovinu, OIB 11645931568</derivirana_varijabla>
  </DomainObject.Predmet.ProtustrankaFormatedOIB>
  <DomainObject.Predmet.ProtustrankaFormatedWithAdress>
    <izvorni_sadrzaj> ZADAR-GEL, društvo s ograničenom odgovornošću za proizvodnju, ugostiteljstvo, turizam i trgovinu, Otočki Prilaz 11, 23000 Zadar</izvorni_sadrzaj>
    <derivirana_varijabla naziv="DomainObject.Predmet.ProtustrankaFormatedWithAdress_1"> ZADAR-GEL, društvo s ograničenom odgovornošću za proizvodnju, ugostiteljstvo, turizam i trgovinu, Otočki Prilaz 11, 23000 Zadar</derivirana_varijabla>
  </DomainObject.Predmet.ProtustrankaFormatedWithAdress>
  <DomainObject.Predmet.ProtustrankaFormatedWithAdressOIB>
    <izvorni_sadrzaj> ZADAR-GEL, društvo s ograničenom odgovornošću za proizvodnju, ugostiteljstvo, turizam i trgovinu, OIB 11645931568, Otočki Prilaz 11, 23000 Zadar</izvorni_sadrzaj>
    <derivirana_varijabla naziv="DomainObject.Predmet.ProtustrankaFormatedWithAdressOIB_1"> ZADAR-GEL, društvo s ograničenom odgovornošću za proizvodnju, ugostiteljstvo, turizam i trgovinu, OIB 11645931568, Otočki Prilaz 11, 23000 Zadar</derivirana_varijabla>
  </DomainObject.Predmet.ProtustrankaFormatedWithAdressOIB>
  <DomainObject.Predmet.ProtustrankaWithAdress>
    <izvorni_sadrzaj>ZADAR-GEL, društvo s ograničenom odgovornošću za proizvodnju, ugostiteljstvo, turizam i trgovinu Otočki Prilaz 11, 23000 Zadar</izvorni_sadrzaj>
    <derivirana_varijabla naziv="DomainObject.Predmet.ProtustrankaWithAdress_1">ZADAR-GEL, društvo s ograničenom odgovornošću za proizvodnju, ugostiteljstvo, turizam i trgovinu Otočki Prilaz 11, 23000 Zadar</derivirana_varijabla>
  </DomainObject.Predmet.ProtustrankaWithAdress>
  <DomainObject.Predmet.ProtustrankaWithAdressOIB>
    <izvorni_sadrzaj>ZADAR-GEL, društvo s ograničenom odgovornošću za proizvodnju, ugostiteljstvo, turizam i trgovinu, OIB 11645931568, Otočki Prilaz 11, 23000 Zadar</izvorni_sadrzaj>
    <derivirana_varijabla naziv="DomainObject.Predmet.ProtustrankaWithAdressOIB_1">ZADAR-GEL, društvo s ograničenom odgovornošću za proizvodnju, ugostiteljstvo, turizam i trgovinu, OIB 11645931568, Otočki Prilaz 11, 23000 Zadar</derivirana_varijabla>
  </DomainObject.Predmet.ProtustrankaWithAdressOIB>
  <DomainObject.Predmet.ProtustrankaNazivFormated>
    <izvorni_sadrzaj>ZADAR-GEL, društvo s ograničenom odgovornošću za proizvodnju, ugostiteljstvo, turizam i trgovinu</izvorni_sadrzaj>
    <derivirana_varijabla naziv="DomainObject.Predmet.ProtustrankaNazivFormated_1">ZADAR-GEL, društvo s ograničenom odgovornošću za proizvodnju, ugostiteljstvo, turizam i trgovinu</derivirana_varijabla>
  </DomainObject.Predmet.ProtustrankaNazivFormated>
  <DomainObject.Predmet.ProtustrankaNazivFormatedOIB>
    <izvorni_sadrzaj>ZADAR-GEL, društvo s ograničenom odgovornošću za proizvodnju, ugostiteljstvo, turizam i trgovinu, OIB 11645931568</izvorni_sadrzaj>
    <derivirana_varijabla naziv="DomainObject.Predmet.ProtustrankaNazivFormatedOIB_1">ZADAR-GEL, društvo s ograničenom odgovornošću za proizvodnju, ugostiteljstvo, turizam i trgovinu, OIB 11645931568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161943.83</izvorni_sadrzaj>
    <derivirana_varijabla naziv="DomainObject.Predmet.TrenutnaVrijednost_1">161943.83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ZADAR-GEL, društvo s ograničenom odgovornošću za proizvodnju, ugostiteljstvo, turizam i trgovinu</item>
    </izvorni_sadrzaj>
    <derivirana_varijabla naziv="DomainObject.Predmet.ProtuStrankaListFormated_1">
      <item>ZADAR-GEL, društvo s ograničenom odgovornošću za proizvodnju, ugostiteljstvo, turizam i trgovinu</item>
    </derivirana_varijabla>
  </DomainObject.Predmet.ProtuStrankaListFormated>
  <DomainObject.Predmet.ProtuStrankaListFormatedOIB>
    <izvorni_sadrzaj>
      <item>ZADAR-GEL, društvo s ograničenom odgovornošću za proizvodnju, ugostiteljstvo, turizam i trgovinu, OIB 11645931568</item>
    </izvorni_sadrzaj>
    <derivirana_varijabla naziv="DomainObject.Predmet.ProtuStrankaListFormatedOIB_1">
      <item>ZADAR-GEL, društvo s ograničenom odgovornošću za proizvodnju, ugostiteljstvo, turizam i trgovinu, OIB 11645931568</item>
    </derivirana_varijabla>
  </DomainObject.Predmet.ProtuStrankaListFormatedOIB>
  <DomainObject.Predmet.ProtuStrankaListFormatedWithAdress>
    <izvorni_sadrzaj>
      <item>ZADAR-GEL, društvo s ograničenom odgovornošću za proizvodnju, ugostiteljstvo, turizam i trgovinu, Otočki Prilaz 11, 23000 Zadar</item>
    </izvorni_sadrzaj>
    <derivirana_varijabla naziv="DomainObject.Predmet.ProtuStrankaListFormatedWithAdress_1">
      <item>ZADAR-GEL, društvo s ograničenom odgovornošću za proizvodnju, ugostiteljstvo, turizam i trgovinu, Otočki Prilaz 11, 23000 Zadar</item>
    </derivirana_varijabla>
  </DomainObject.Predmet.ProtuStrankaListFormatedWithAdress>
  <DomainObject.Predmet.ProtuStrankaListFormatedWithAdressOIB>
    <izvorni_sadrzaj>
      <item>ZADAR-GEL, društvo s ograničenom odgovornošću za proizvodnju, ugostiteljstvo, turizam i trgovinu, OIB 11645931568, Otočki Prilaz 11, 23000 Zadar</item>
    </izvorni_sadrzaj>
    <derivirana_varijabla naziv="DomainObject.Predmet.ProtuStrankaListFormatedWithAdressOIB_1">
      <item>ZADAR-GEL, društvo s ograničenom odgovornošću za proizvodnju, ugostiteljstvo, turizam i trgovinu, OIB 11645931568, Otočki Prilaz 11, 23000 Zadar</item>
    </derivirana_varijabla>
  </DomainObject.Predmet.ProtuStrankaListFormatedWithAdressOIB>
  <DomainObject.Predmet.ProtuStrankaListNazivFormated>
    <izvorni_sadrzaj>
      <item>ZADAR-GEL, društvo s ograničenom odgovornošću za proizvodnju, ugostiteljstvo, turizam i trgovinu</item>
    </izvorni_sadrzaj>
    <derivirana_varijabla naziv="DomainObject.Predmet.ProtuStrankaListNazivFormated_1">
      <item>ZADAR-GEL, društvo s ograničenom odgovornošću za proizvodnju, ugostiteljstvo, turizam i trgovinu</item>
    </derivirana_varijabla>
  </DomainObject.Predmet.ProtuStrankaListNazivFormated>
  <DomainObject.Predmet.ProtuStrankaListNazivFormatedOIB>
    <izvorni_sadrzaj>
      <item>ZADAR-GEL, društvo s ograničenom odgovornošću za proizvodnju, ugostiteljstvo, turizam i trgovinu, OIB 11645931568</item>
    </izvorni_sadrzaj>
    <derivirana_varijabla naziv="DomainObject.Predmet.ProtuStrankaListNazivFormatedOIB_1">
      <item>ZADAR-GEL, društvo s ograničenom odgovornošću za proizvodnju, ugostiteljstvo, turizam i trgovinu, OIB 11645931568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ZADAR-GEL, društvo s ograničenom odgovornošću za proizvodnju, ugostiteljstvo, turizam i trgovinu</izvorni_sadrzaj>
    <derivirana_varijabla naziv="DomainObject.Predmet.ProtustrankaIDrugi_1">ZADAR-GEL, društvo s ograničenom odgovornošću za proizvodnju, ugostiteljstvo,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ZADAR-GEL, društvo s ograničenom odgovornošću za proizvodnju, ugostiteljstvo, turizam i trgovinu, OIB 11645931568, Otočki Prilaz 11, 23000 Zadar</izvorni_sadrzaj>
    <derivirana_varijabla naziv="DomainObject.Predmet.ProtustrankaIDrugiAdressOIB_1">ZADAR-GEL, društvo s ograničenom odgovornošću za proizvodnju, ugostiteljstvo, turizam i trgovinu, OIB 11645931568, Otočki Prilaz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ZADAR-GEL, društvo s ograničenom odgovornošću za proizvodnju, ugostiteljstvo, turizam i trgovinu</item>
    </izvorni_sadrzaj>
    <derivirana_varijabla naziv="DomainObject.Predmet.SudioniciListNaziv_1">
      <item>Financijska agencija</item>
      <item>ZADAR-GEL, društvo s ograničenom odgovornošću za proizvodnju, ugostiteljstvo, turizam i trgovinu</item>
    </derivirana_varijabla>
  </DomainObject.Predmet.SudioniciListNaziv>
  <DomainObject.Predmet.SudioniciListAdressOIB>
    <izvorni_sadrzaj>
      <item>Financijska agencija, OIB 85821130368, Ivana Danila 4,23000 Zadar</item>
      <item>ZADAR-GEL, društvo s ograničenom odgovornošću za proizvodnju, ugostiteljstvo, turizam i trgovinu, OIB 11645931568, Otočki Prilaz 11,23000 Zadar</item>
    </izvorni_sadrzaj>
    <derivirana_varijabla naziv="DomainObject.Predmet.SudioniciListAdressOIB_1">
      <item>Financijska agencija, OIB 85821130368, Ivana Danila 4,23000 Zadar</item>
      <item>ZADAR-GEL, društvo s ograničenom odgovornošću za proizvodnju, ugostiteljstvo, turizam i trgovinu, OIB 11645931568, Otočki Prilaz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11645931568</item>
    </izvorni_sadrzaj>
    <derivirana_varijabla naziv="DomainObject.Predmet.SudioniciListNazivOIB_1">
      <item>, OIB 85821130368</item>
      <item>, OIB 11645931568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6107D-235F-4D05-BDFE-54EE887652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356</properties:Words>
  <properties:Characters>1843</properties:Characters>
  <properties:Lines>157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2016-09-29T07:44:00Z</dcterms:created>
  <dc:creator>wsadmin</dc:creator>
  <cp:lastModifiedBy>Merlina Klišmanić</cp:lastModifiedBy>
  <cp:lastPrinted>2016-09-29T07:44:00Z</cp:lastPrinted>
  <dcterms:modified xmlns:xsi="http://www.w3.org/2001/XMLSchema-instance" xsi:type="dcterms:W3CDTF">2016-09-29T10:39:00Z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