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2c02" w14:paraId="8d42c02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F00921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NEAPOLIS MARSEL j.d.o.o. POREČ, Poreč, Trg Marafor 13, OIB: 84097090486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F00921">
        <w:t>NEAPOLIS MARSEL j.d.o.o. POREČ, Poreč, Trg Marafor 13, OIB: 84097090486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E4F1B">
        <w:rPr>
          <w:sz w:val="23"/>
          <w:szCs w:val="23"/>
        </w:rPr>
        <w:t>8</w:t>
      </w:r>
      <w:r w:rsidR="00F00921">
        <w:rPr>
          <w:sz w:val="23"/>
          <w:szCs w:val="23"/>
        </w:rPr>
        <w:t>59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CC1D07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r w:rsidR="00F00921">
      <w:t>Posl. broj: 4 St-859/2016-10</w:t>
    </w:r>
  </w:p>
  <w:p w:rsidRDefault="0040580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00921">
      <w:t>859/2016-10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02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E0C45"/>
    <w:rsid w:val="005F3410"/>
    <w:rsid w:val="005F3B00"/>
    <w:rsid w:val="006111B3"/>
    <w:rsid w:val="00612B10"/>
    <w:rsid w:val="00625546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C1EF3"/>
    <w:rsid w:val="00EC4F42"/>
    <w:rsid w:val="00F00921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80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80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80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80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80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80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80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80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MARSEL j.d.o.o. POREČ zastupanog po punomoćniku Mavije Esati</izvorni_sadrzaj>
    <derivirana_varijabla naziv="DomainObject.Predmet.ProtustrankaFormated_1">  NEAPOLIS MARSEL j.d.o.o. POREČ zastupanog po punomoćniku Mavije Esati</derivirana_varijabla>
  </DomainObject.Predmet.ProtustrankaFormated>
  <DomainObject.Predmet.ProtustrankaFormatedOIB>
    <izvorni_sadrzaj>  NEAPOLIS MARSEL j.d.o.o. POREČ, OIB 84097090486 zastupanog po punomoćniku Mavije Esati</izvorni_sadrzaj>
    <derivirana_varijabla naziv="DomainObject.Predmet.ProtustrankaFormatedOIB_1">  NEAPOLIS MARSEL j.d.o.o. POREČ, OIB 84097090486 zastupanog po punomoćniku Mavije Esati</derivirana_varijabla>
  </DomainObject.Predmet.ProtustrankaFormatedOIB>
  <DomainObject.Predmet.ProtustrankaFormatedWithAdress>
    <izvorni_sadrzaj> NEAPOLIS MARSEL j.d.o.o. POREČ, Trg Marafor 13, 52440 Poreč zastupanog po punomoćniku Mavije Esati</izvorni_sadrzaj>
    <derivirana_varijabla naziv="DomainObject.Predmet.ProtustrankaFormatedWithAdress_1"> NEAPOLIS MARSEL j.d.o.o. POREČ, Trg Marafor 13, 52440 Poreč zastupanog po punomoćniku Mavije Esati</derivirana_varijabla>
  </DomainObject.Predmet.ProtustrankaFormatedWithAdress>
  <DomainObject.Predmet.ProtustrankaFormatedWithAdressOIB>
    <izvorni_sadrzaj> NEAPOLIS MARSEL j.d.o.o. POREČ, OIB 84097090486, Trg Marafor 13, 52440 Poreč zastupanog po punomoćniku Mavije Esati</izvorni_sadrzaj>
    <derivirana_varijabla naziv="DomainObject.Predmet.ProtustrankaFormatedWithAdressOIB_1"> NEAPOLIS MARSEL j.d.o.o. POREČ, OIB 84097090486, Trg Marafor 13, 52440 Poreč zastupanog po punomoćniku Mavije Esati</derivirana_varijabla>
  </DomainObject.Predmet.ProtustrankaFormatedWithAdressOIB>
  <DomainObject.Predmet.ProtustrankaWithAdress>
    <izvorni_sadrzaj>NEAPOLIS MARSEL j.d.o.o. POREČ Trg Marafor 13, 52440 Poreč</izvorni_sadrzaj>
    <derivirana_varijabla naziv="DomainObject.Predmet.ProtustrankaWithAdress_1">NEAPOLIS MARSEL j.d.o.o. POREČ Trg Marafor 13, 52440 Poreč</derivirana_varijabla>
  </DomainObject.Predmet.ProtustrankaWithAdress>
  <DomainObject.Predmet.ProtustrankaWithAdressOIB>
    <izvorni_sadrzaj>NEAPOLIS MARSEL j.d.o.o. POREČ, OIB 84097090486, Trg Marafor 13, 52440 Poreč</izvorni_sadrzaj>
    <derivirana_varijabla naziv="DomainObject.Predmet.ProtustrankaWithAdressOIB_1">NEAPOLIS MARSEL j.d.o.o. POREČ, OIB 84097090486, Trg Marafor 13, 52440 Poreč</derivirana_varijabla>
  </DomainObject.Predmet.ProtustrankaWithAdressOIB>
  <DomainObject.Predmet.ProtustrankaNazivFormated>
    <izvorni_sadrzaj>NEAPOLIS MARSEL j.d.o.o. POREČ</izvorni_sadrzaj>
    <derivirana_varijabla naziv="DomainObject.Predmet.ProtustrankaNazivFormated_1">NEAPOLIS MARSEL j.d.o.o. POREČ</derivirana_varijabla>
  </DomainObject.Predmet.ProtustrankaNazivFormated>
  <DomainObject.Predmet.ProtustrankaNazivFormatedOIB>
    <izvorni_sadrzaj>NEAPOLIS MARSEL j.d.o.o. POREČ, OIB 84097090486</izvorni_sadrzaj>
    <derivirana_varijabla naziv="DomainObject.Predmet.ProtustrankaNazivFormatedOIB_1">NEAPOLIS MARSEL j.d.o.o. POREČ, OIB 84097090486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25243.95</izvorni_sadrzaj>
    <derivirana_varijabla naziv="DomainObject.Predmet.TrenutnaVrijednost_1">25243.95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NEAPOLIS MARSEL j.d.o.o. POREČ zastupanog po punomoćniku Mavije Esati</item>
    </izvorni_sadrzaj>
    <derivirana_varijabla naziv="DomainObject.Predmet.ProtuStrankaListFormated_1">
      <item>NEAPOLIS MARSEL j.d.o.o. POREČ zastupanog po punomoćniku Mavije Esati</item>
    </derivirana_varijabla>
  </DomainObject.Predmet.ProtuStrankaListFormated>
  <DomainObject.Predmet.ProtuStrankaListFormatedOIB>
    <izvorni_sadrzaj>
      <item>NEAPOLIS MARSEL j.d.o.o. POREČ, OIB 84097090486 zastupanog po punomoćniku Mavije Esati</item>
    </izvorni_sadrzaj>
    <derivirana_varijabla naziv="DomainObject.Predmet.ProtuStrankaListFormatedOIB_1">
      <item>NEAPOLIS MARSEL j.d.o.o. POREČ, OIB 84097090486 zastupanog po punomoćniku Mavije Esati</item>
    </derivirana_varijabla>
  </DomainObject.Predmet.ProtuStrankaListFormatedOIB>
  <DomainObject.Predmet.ProtuStrankaListFormatedWithAdress>
    <izvorni_sadrzaj>
      <item>NEAPOLIS MARSEL j.d.o.o. POREČ, Trg Marafor 13, 52440 Poreč zastupanog po punomoćniku Mavije Esati</item>
    </izvorni_sadrzaj>
    <derivirana_varijabla naziv="DomainObject.Predmet.ProtuStrankaListFormatedWithAdress_1">
      <item>NEAPOLIS MARSEL j.d.o.o. POREČ, Trg Marafor 13, 52440 Poreč zastupanog po punomoćniku Mavije Esati</item>
    </derivirana_varijabla>
  </DomainObject.Predmet.ProtuStrankaListFormatedWithAdress>
  <DomainObject.Predmet.ProtuStrankaListFormatedWithAdressOIB>
    <izvorni_sadrzaj>
      <item>NEAPOLIS MARSEL j.d.o.o. POREČ, OIB 84097090486, Trg Marafor 13, 52440 Poreč zastupanog po punomoćniku Mavije Esati</item>
    </izvorni_sadrzaj>
    <derivirana_varijabla naziv="DomainObject.Predmet.ProtuStrankaListFormatedWithAdressOIB_1">
      <item>NEAPOLIS MARSEL j.d.o.o. POREČ, OIB 84097090486, Trg Marafor 13, 52440 Poreč zastupanog po punomoćniku Mavije Esati</item>
    </derivirana_varijabla>
  </DomainObject.Predmet.ProtuStrankaListFormatedWithAdressOIB>
  <DomainObject.Predmet.ProtuStrankaListNazivFormated>
    <izvorni_sadrzaj>
      <item>NEAPOLIS MARSEL j.d.o.o. POREČ</item>
    </izvorni_sadrzaj>
    <derivirana_varijabla naziv="DomainObject.Predmet.ProtuStrankaListNazivFormated_1">
      <item>NEAPOLIS MARSEL j.d.o.o. POREČ</item>
    </derivirana_varijabla>
  </DomainObject.Predmet.ProtuStrankaListNazivFormated>
  <DomainObject.Predmet.ProtuStrankaListNazivFormatedOIB>
    <izvorni_sadrzaj>
      <item>NEAPOLIS MARSEL j.d.o.o. POREČ, OIB 84097090486</item>
    </izvorni_sadrzaj>
    <derivirana_varijabla naziv="DomainObject.Predmet.ProtuStrankaListNazivFormatedOIB_1">
      <item>NEAPOLIS MARSEL j.d.o.o. POREČ, OIB 84097090486</item>
    </derivirana_varijabla>
  </DomainObject.Predmet.ProtuStrankaListNazivFormatedOIB>
  <DomainObject.Predmet.OstaliListFormated>
    <izvorni_sadrzaj>
      <item>Mavije Esati punomoćnik sudionika u postupku NEAPOLIS MARSEL j.d.o.o. POREČ</item>
    </izvorni_sadrzaj>
    <derivirana_varijabla naziv="DomainObject.Predmet.OstaliListFormated_1">
      <item>Mavije Esati punomoćnik sudionika u postupku NEAPOLIS MARSEL j.d.o.o. POREČ</item>
    </derivirana_varijabla>
  </DomainObject.Predmet.OstaliListFormated>
  <DomainObject.Predmet.OstaliListFormatedOIB>
    <izvorni_sadrzaj>
      <item>Mavije Esati, OIB 99563767554 punomoćnik sudionika u postupku NEAPOLIS MARSEL j.d.o.o. POREČ</item>
    </izvorni_sadrzaj>
    <derivirana_varijabla naziv="DomainObject.Predmet.OstaliListFormatedOIB_1">
      <item>Mavije Esati, OIB 99563767554 punomoćnik sudionika u postupku NEAPOLIS MARSEL j.d.o.o. POREČ</item>
    </derivirana_varijabla>
  </DomainObject.Predmet.OstaliListFormatedOIB>
  <DomainObject.Predmet.OstaliListFormatedWithAdress>
    <izvorni_sadrzaj>
      <item>Mavije Esati, Bože Milanovića 4, 52440 Poreč punomoćnik sudionika u postupku NEAPOLIS MARSEL j.d.o.o. POREČ</item>
    </izvorni_sadrzaj>
    <derivirana_varijabla naziv="DomainObject.Predmet.OstaliListFormatedWithAdress_1">
      <item>Mavije Esati, Bože Milanovića 4, 52440 Poreč punomoćnik sudionika u postupku NEAPOLIS MARSEL j.d.o.o. POREČ</item>
    </derivirana_varijabla>
  </DomainObject.Predmet.OstaliListFormatedWithAdress>
  <DomainObject.Predmet.OstaliListFormatedWithAdressOIB>
    <izvorni_sadrzaj>
      <item>Mavije Esati, OIB 99563767554, Bože Milanovića 4, 52440 Poreč punomoćnik sudionika u postupku NEAPOLIS MARSEL j.d.o.o. POREČ</item>
    </izvorni_sadrzaj>
    <derivirana_varijabla naziv="DomainObject.Predmet.OstaliListFormatedWithAdressOIB_1">
      <item>Mavije Esati, OIB 99563767554, Bože Milanovića 4, 52440 Poreč punomoćnik sudionika u postupku NEAPOLIS MARSEL j.d.o.o. POREČ</item>
    </derivirana_varijabla>
  </DomainObject.Predmet.OstaliListFormatedWithAdressOIB>
  <DomainObject.Predmet.OstaliListNazivFormated>
    <izvorni_sadrzaj>
      <item>Mavije Esati</item>
    </izvorni_sadrzaj>
    <derivirana_varijabla naziv="DomainObject.Predmet.OstaliListNazivFormated_1">
      <item>Mavije Esati</item>
    </derivirana_varijabla>
  </DomainObject.Predmet.OstaliListNazivFormated>
  <DomainObject.Predmet.OstaliListNazivFormatedOIB>
    <izvorni_sadrzaj>
      <item>Mavije Esati, OIB 99563767554</item>
    </izvorni_sadrzaj>
    <derivirana_varijabla naziv="DomainObject.Predmet.OstaliListNazivFormatedOIB_1">
      <item>Mavije Esati, OIB 99563767554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NEAPOLIS MARSEL j.d.o.o. POREČ</izvorni_sadrzaj>
    <derivirana_varijabla naziv="DomainObject.Predmet.ProtustrankaIDrugi_1">NEAPOLIS MARSEL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NEAPOLIS MARSEL j.d.o.o. POREČ, OIB 84097090486, Trg Marafor 13, 52440 Poreč</izvorni_sadrzaj>
    <derivirana_varijabla naziv="DomainObject.Predmet.ProtustrankaIDrugiAdressOIB_1">NEAPOLIS MARSEL j.d.o.o. POREČ, OIB 84097090486, Trg Marafor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NEAPOLIS MARSEL j.d.o.o. POREČ</item>
      <item>Mavije Esati</item>
    </izvorni_sadrzaj>
    <derivirana_varijabla naziv="DomainObject.Predmet.SudioniciListNaziv_1">
      <item>FINANCIJSKA AGENCIJA, RC RIJEKA, PODRUŽNICA PULA, PULA</item>
      <item>NEAPOLIS MARSEL j.d.o.o. POREČ</item>
      <item>Mavije Esati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izvorni_sadrzaj>
    <derivirana_varijabla naziv="DomainObject.Predmet.SudioniciListAdressOIB_1"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84097090486</item>
      <item>, OIB 99563767554</item>
    </izvorni_sadrzaj>
    <derivirana_varijabla naziv="DomainObject.Predmet.SudioniciListNazivOIB_1">
      <item>, OIB 85821130368</item>
      <item>, OIB 84097090486</item>
      <item>, OIB 99563767554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2129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2016-07-14T10:09:00Z</dcterms:created>
  <dc:creator>Jasmina Matika</dc:creator>
  <cp:lastModifiedBy>Sanja Prodan</cp:lastModifiedBy>
  <cp:lastPrinted>2016-07-14T10:10:00Z</cp:lastPrinted>
  <dcterms:modified xmlns:xsi="http://www.w3.org/2001/XMLSchema-instance" xsi:type="dcterms:W3CDTF">2016-07-14T10:11:00Z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