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7810" w14:paraId="4c37810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2920AA" w:rsidRPr="002920AA">
        <w:rPr>
          <w:rFonts w:hAnsi="Times New Roman" w:ascii="Times New Roman"/>
          <w:szCs w:val="24"/>
          <w:lang w:val="hr-HR"/>
        </w:rPr>
        <w:t>VALTEN ART d.o.o. u stečaju, Križevci, Nemčićev trg 5, OIB: 95344351645,</w:t>
      </w:r>
      <w:r w:rsidR="002920AA">
        <w:rPr>
          <w:rFonts w:hAnsi="Times New Roman" w:ascii="Times New Roman"/>
          <w:szCs w:val="24"/>
          <w:lang w:val="hr-HR"/>
        </w:rPr>
        <w:t xml:space="preserve"> 7.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920AA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17. studenog</w:t>
      </w:r>
      <w:r w:rsidR="000B7315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0B731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2920AA">
        <w:rPr>
          <w:rFonts w:hAnsi="Times New Roman" w:ascii="Times New Roman"/>
          <w:szCs w:val="24"/>
          <w:lang w:val="hr-HR"/>
        </w:rPr>
        <w:t>7.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2920AA" w:rsidP="002920AA" w:rsidR="002920AA" w:rsidRPr="002920AA">
      <w:pPr>
        <w:ind w:firstLine="708" w:left="5664"/>
        <w:jc w:val="both"/>
        <w:rPr>
          <w:rFonts w:hAnsi="Times New Roman" w:ascii="Times New Roman"/>
        </w:rPr>
      </w:pPr>
      <w:r w:rsidRPr="002920AA">
        <w:rPr>
          <w:rFonts w:hAnsi="Times New Roman" w:ascii="Times New Roman"/>
        </w:rPr>
        <w:t>SUDAC</w:t>
      </w:r>
    </w:p>
    <w:p w:rsidRDefault="002920AA" w:rsidP="002920AA" w:rsidR="002920AA" w:rsidRPr="002920AA">
      <w:pPr>
        <w:ind w:firstLine="708" w:left="5664"/>
        <w:jc w:val="both"/>
        <w:rPr>
          <w:rFonts w:hAnsi="Times New Roman" w:ascii="Times New Roman"/>
        </w:rPr>
      </w:pPr>
    </w:p>
    <w:p w:rsidRDefault="002920AA" w:rsidP="002920AA" w:rsidR="002920AA" w:rsidRPr="002920AA">
      <w:pPr>
        <w:ind w:firstLine="708" w:left="4956"/>
        <w:jc w:val="both"/>
        <w:rPr>
          <w:rFonts w:hAnsi="Times New Roman" w:ascii="Times New Roman"/>
        </w:rPr>
      </w:pPr>
      <w:r w:rsidRPr="002920AA">
        <w:rPr>
          <w:rFonts w:hAnsi="Times New Roman" w:ascii="Times New Roman"/>
        </w:rPr>
        <w:t>Ksenija Flack-Makitan, v.r.</w:t>
      </w:r>
    </w:p>
    <w:p w:rsidRDefault="002920AA" w:rsidP="002920AA" w:rsidR="002920AA" w:rsidRPr="002920AA">
      <w:pPr>
        <w:ind w:firstLine="708" w:left="4956"/>
        <w:jc w:val="both"/>
        <w:rPr>
          <w:rFonts w:hAnsi="Times New Roman" w:ascii="Times New Roman"/>
        </w:rPr>
      </w:pPr>
    </w:p>
    <w:p w:rsidRDefault="002920AA" w:rsidP="002920AA" w:rsidR="002920AA" w:rsidRPr="002920AA">
      <w:pPr>
        <w:ind w:left="4956"/>
        <w:jc w:val="both"/>
        <w:rPr>
          <w:rFonts w:hAnsi="Times New Roman" w:ascii="Times New Roman"/>
        </w:rPr>
      </w:pPr>
      <w:r w:rsidRPr="002920AA">
        <w:rPr>
          <w:rFonts w:hAnsi="Times New Roman" w:ascii="Times New Roman"/>
        </w:rPr>
        <w:t>Za točnost otpravka – ovlašteni službenik:</w:t>
      </w:r>
    </w:p>
    <w:p w:rsidRDefault="00162604" w:rsidP="00162604" w:rsidR="00162604" w:rsidRPr="002920AA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2920AA" w:rsidP="00CE050F" w:rsidR="002920AA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306D8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</w:t>
      </w:r>
      <w:r w:rsidRPr="000B7315">
        <w:rPr>
          <w:rFonts w:hAnsi="Times New Roman" w:ascii="Times New Roman"/>
          <w:szCs w:val="24"/>
          <w:lang w:val="hr-HR"/>
        </w:rPr>
        <w:t xml:space="preserve">upravitelj </w:t>
      </w:r>
      <w:r w:rsidR="002920AA">
        <w:rPr>
          <w:rFonts w:hAnsi="Times New Roman" w:ascii="Times New Roman"/>
          <w:szCs w:val="24"/>
          <w:lang w:val="hr-HR"/>
        </w:rPr>
        <w:t>Želimir Uršulin, Ivanec, Trg hrv. ivanovaca 9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21F" w:rsidP="00162604" w:rsidR="0079321F">
      <w:r>
        <w:separator/>
      </w:r>
    </w:p>
  </w:endnote>
  <w:endnote w:id="0" w:type="continuationSeparator">
    <w:p w:rsidRDefault="0079321F" w:rsidP="00162604" w:rsidR="00793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21F" w:rsidP="00162604" w:rsidR="0079321F">
      <w:r>
        <w:separator/>
      </w:r>
    </w:p>
  </w:footnote>
  <w:footnote w:id="0" w:type="continuationSeparator">
    <w:p w:rsidRDefault="0079321F" w:rsidP="00162604" w:rsidR="007932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5 </w:t>
    </w:r>
    <w:r w:rsidR="00D24B58">
      <w:rPr>
        <w:rFonts w:hAnsi="Times New Roman" w:ascii="Times New Roman"/>
        <w:szCs w:val="24"/>
        <w:lang w:val="hr-HR"/>
      </w:rPr>
      <w:t>St-</w:t>
    </w:r>
    <w:r w:rsidR="002920AA">
      <w:rPr>
        <w:rFonts w:hAnsi="Times New Roman" w:ascii="Times New Roman"/>
        <w:szCs w:val="24"/>
        <w:lang w:val="hr-HR"/>
      </w:rPr>
      <w:t>171/12-88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D796C"/>
    <w:rsid w:val="0050170C"/>
    <w:rsid w:val="00563267"/>
    <w:rsid w:val="005878C1"/>
    <w:rsid w:val="005F64A0"/>
    <w:rsid w:val="00610265"/>
    <w:rsid w:val="00656FF7"/>
    <w:rsid w:val="006F354F"/>
    <w:rsid w:val="006F4440"/>
    <w:rsid w:val="00732414"/>
    <w:rsid w:val="0079321F"/>
    <w:rsid w:val="007B4AEB"/>
    <w:rsid w:val="007E300D"/>
    <w:rsid w:val="007E4F50"/>
    <w:rsid w:val="00803258"/>
    <w:rsid w:val="0081196F"/>
    <w:rsid w:val="00897415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D015CA"/>
    <w:rsid w:val="00D24B58"/>
    <w:rsid w:val="00D361E1"/>
    <w:rsid w:val="00D465DD"/>
    <w:rsid w:val="00D949EC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1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5C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15C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15C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15C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1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5C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15C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15C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15C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  <item>, OIB 92963223473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207</properties:Words>
  <properties:Characters>931</properties:Characters>
  <properties:Lines>49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2017-09-07T09:54:00Z</cp:lastPrinted>
  <dcterms:modified xmlns:xsi="http://www.w3.org/2001/XMLSchema-instance" xsi:type="dcterms:W3CDTF">2017-09-07T11:40:00Z</dcterms:modified>
  <cp:revision>19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