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643f7" w14:paraId="a6643f7"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54258C">
        <w:rPr>
          <w:sz w:val="24"/>
          <w:szCs w:val="24"/>
        </w:rPr>
        <w:t>632</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4258C">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9D3C73">
        <w:rPr>
          <w:sz w:val="24"/>
        </w:rPr>
        <w:t>G2 SISTEM jednostavno društvo s ograničenom odgovornošću za trgovinu i usluge, OIB: 81595488241, Zagreb, Ilica 438 B</w:t>
      </w:r>
      <w:r w:rsidR="00181351">
        <w:rPr>
          <w:sz w:val="24"/>
          <w:szCs w:val="24"/>
          <w:lang w:val="pt-BR"/>
        </w:rPr>
        <w:t xml:space="preserve">, </w:t>
      </w:r>
      <w:r w:rsidR="0054258C">
        <w:rPr>
          <w:sz w:val="24"/>
          <w:szCs w:val="24"/>
        </w:rPr>
        <w:t>25. kolovoza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9D3C73">
        <w:rPr>
          <w:sz w:val="24"/>
        </w:rPr>
        <w:t>G2 SISTEM jednostavno društvo s ograničenom odgovornošću za trgovinu i usluge, OIB: 81595488241, Zagreb, Ilica 438 B</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54258C">
        <w:rPr>
          <w:sz w:val="24"/>
          <w:szCs w:val="24"/>
        </w:rPr>
        <w:t>Andrej Krpina, OIB: 66490712868, Benkvoac, Kotarskih Serdara 10</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54258C" w:rsidP="007B593F" w:rsidR="007B593F" w:rsidRPr="00070D63">
      <w:pPr>
        <w:ind w:left="1003"/>
        <w:jc w:val="both"/>
        <w:rPr>
          <w:sz w:val="24"/>
          <w:szCs w:val="24"/>
        </w:rPr>
      </w:pPr>
      <w:r>
        <w:rPr>
          <w:sz w:val="24"/>
          <w:szCs w:val="24"/>
        </w:rPr>
        <w:t>27. rujna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00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54258C" w:rsidR="007B593F">
      <w:pPr>
        <w:ind w:firstLine="283" w:left="720"/>
        <w:jc w:val="both"/>
        <w:rPr>
          <w:sz w:val="24"/>
          <w:szCs w:val="24"/>
        </w:rPr>
      </w:pPr>
      <w:r>
        <w:rPr>
          <w:sz w:val="24"/>
          <w:szCs w:val="24"/>
        </w:rPr>
        <w:t>- pravna osoba ovlaštena za obavljanje pos</w:t>
      </w:r>
      <w:r w:rsidR="0054258C">
        <w:rPr>
          <w:sz w:val="24"/>
          <w:szCs w:val="24"/>
        </w:rPr>
        <w:t xml:space="preserve">lova platnog prometa za dužnika. </w:t>
      </w:r>
    </w:p>
    <w:p w:rsidRDefault="0054258C" w:rsidP="0054258C" w:rsidR="0054258C"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9D3C73">
        <w:rPr>
          <w:sz w:val="24"/>
        </w:rPr>
        <w:t>G2 SISTEM jednostavno društvo s ograničenom odgovornošću za trgovinu i usluge, OIB: 81595488241, Zagreb, Ilica 438 B</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54258C">
        <w:rPr>
          <w:sz w:val="24"/>
          <w:szCs w:val="24"/>
        </w:rPr>
        <w:t>546</w:t>
      </w:r>
      <w:r w:rsidRPr="00070D63">
        <w:rPr>
          <w:sz w:val="24"/>
          <w:szCs w:val="24"/>
        </w:rPr>
        <w:t xml:space="preserve"> dana, u ukupnom iznosu od </w:t>
      </w:r>
      <w:r w:rsidR="0054258C">
        <w:rPr>
          <w:sz w:val="24"/>
          <w:szCs w:val="24"/>
        </w:rPr>
        <w:t>4.389,31</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54258C">
        <w:rPr>
          <w:sz w:val="24"/>
          <w:szCs w:val="24"/>
        </w:rPr>
        <w:t>25. kolovoza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864566">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864566" w:rsidP="00C359B6" w:rsidR="00864566">
      <w:pPr>
        <w:pStyle w:val="Bezproreda"/>
        <w:ind w:left="4956"/>
        <w:jc w:val="right"/>
      </w:pPr>
      <w:r>
        <w:t>Za točnost otpravka - ovlašteni službenik</w:t>
      </w:r>
    </w:p>
    <w:p w:rsidRDefault="00864566" w:rsidP="00C359B6" w:rsidR="00864566">
      <w:pPr>
        <w:pStyle w:val="Bezproreda"/>
        <w:ind w:left="4956"/>
        <w:jc w:val="right"/>
      </w:pPr>
      <w:r>
        <w:t>Karmela Dolenc</w:t>
      </w: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6456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54258C">
      <w:rPr>
        <w:sz w:val="24"/>
        <w:szCs w:val="24"/>
      </w:rPr>
      <w:t>632</w:t>
    </w:r>
    <w:r w:rsidR="00294869">
      <w:rPr>
        <w:sz w:val="24"/>
        <w:szCs w:val="24"/>
      </w:rPr>
      <w:t>/16-</w:t>
    </w:r>
    <w:r w:rsidR="0054258C">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8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4258C"/>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64566"/>
    <w:rsid w:val="00876285"/>
    <w:rsid w:val="008771CC"/>
    <w:rsid w:val="00883104"/>
    <w:rsid w:val="008E1612"/>
    <w:rsid w:val="008E6A96"/>
    <w:rsid w:val="008F48E4"/>
    <w:rsid w:val="009026BB"/>
    <w:rsid w:val="009128F5"/>
    <w:rsid w:val="00920B72"/>
    <w:rsid w:val="00922268"/>
    <w:rsid w:val="00923121"/>
    <w:rsid w:val="00923B1C"/>
    <w:rsid w:val="00934BA2"/>
    <w:rsid w:val="00963C80"/>
    <w:rsid w:val="0098045F"/>
    <w:rsid w:val="009850B8"/>
    <w:rsid w:val="00994513"/>
    <w:rsid w:val="009D3C7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64566"/>
    <w:rPr>
      <w:color w:val="808080"/>
      <w:bdr w:space="0" w:sz="0" w:color="auto" w:val="none"/>
      <w:shd w:fill="auto" w:color="auto" w:val="clear"/>
    </w:rPr>
  </w:style>
  <w:style w:customStyle="true" w:styleId="eSPISCCParagraphDefaultFont" w:type="character">
    <w:name w:val="eSPIS_CC_Paragraph Default Font"/>
    <w:basedOn w:val="Zadanifontodlomka"/>
    <w:rsid w:val="008645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456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645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45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3632</izvorni_sadrzaj>
    <derivirana_varijabla naziv="DomainObject.Predmet.Broj_1">3632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St-3632/2016</izvorni_sadrzaj>
    <derivirana_varijabla naziv="DomainObject.Predmet.OznakaBroj_1">St-3632/2016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G2 SISTEM jednostavno društvo s ograničenom odgovornošću za trgovinu i usluge zastupanog po punomoćniku Andrej Krpina</izvorni_sadrzaj>
    <derivirana_varijabla naziv="DomainObject.Predmet.ProtustrankaFormated_1">  G2 SISTEM jednostavno društvo s ograničenom odgovornošću za trgovinu i usluge zastupanog po punomoćniku Andrej Krpina</derivirana_varijabla>
  </DomainObject.Predmet.ProtustrankaFormated>
  <DomainObject.Predmet.ProtustrankaFormatedOIB>
    <izvorni_sadrzaj>  G2 SISTEM jednostavno društvo s ograničenom odgovornošću za trgovinu i usluge, OIB 81595488241 zastupanog po punomoćniku Andrej Krpina</izvorni_sadrzaj>
    <derivirana_varijabla naziv="DomainObject.Predmet.ProtustrankaFormatedOIB_1">  G2 SISTEM jednostavno društvo s ograničenom odgovornošću za trgovinu i usluge, OIB 81595488241 zastupanog po punomoćniku Andrej Krpina</derivirana_varijabla>
  </DomainObject.Predmet.ProtustrankaFormatedOIB>
  <DomainObject.Predmet.ProtustrankaFormatedWithAdress>
    <izvorni_sadrzaj> G2 SISTEM jednostavno društvo s ograničenom odgovornošću za trgovinu i usluge, Ilica 438 B, 10000 Zagreb zastupanog po punomoćniku Andrej Krpina</izvorni_sadrzaj>
    <derivirana_varijabla naziv="DomainObject.Predmet.ProtustrankaFormatedWithAdress_1"> G2 SISTEM jednostavno društvo s ograničenom odgovornošću za trgovinu i usluge, Ilica 438 B, 10000 Zagreb zastupanog po punomoćniku Andrej Krpina</derivirana_varijabla>
  </DomainObject.Predmet.ProtustrankaFormatedWithAdress>
  <DomainObject.Predmet.ProtustrankaFormatedWithAdressOIB>
    <izvorni_sadrzaj> G2 SISTEM jednostavno društvo s ograničenom odgovornošću za trgovinu i usluge, OIB 81595488241, Ilica 438 B, 10000 Zagreb zastupanog po punomoćniku Andrej Krpina</izvorni_sadrzaj>
    <derivirana_varijabla naziv="DomainObject.Predmet.ProtustrankaFormatedWithAdressOIB_1"> G2 SISTEM jednostavno društvo s ograničenom odgovornošću za trgovinu i usluge, OIB 81595488241, Ilica 438 B, 10000 Zagreb zastupanog po punomoćniku Andrej Krpina</derivirana_varijabla>
  </DomainObject.Predmet.ProtustrankaFormatedWithAdressOIB>
  <DomainObject.Predmet.ProtustrankaWithAdress>
    <izvorni_sadrzaj>G2 SISTEM jednostavno društvo s ograničenom odgovornošću za trgovinu i usluge Ilica 438 B, 10000 Zagreb</izvorni_sadrzaj>
    <derivirana_varijabla naziv="DomainObject.Predmet.ProtustrankaWithAdress_1">G2 SISTEM jednostavno društvo s ograničenom odgovornošću za trgovinu i usluge Ilica 438 B, 10000 Zagreb</derivirana_varijabla>
  </DomainObject.Predmet.ProtustrankaWithAdress>
  <DomainObject.Predmet.ProtustrankaWithAdressOIB>
    <izvorni_sadrzaj>G2 SISTEM jednostavno društvo s ograničenom odgovornošću za trgovinu i usluge, OIB 81595488241, Ilica 438 B, 10000 Zagreb</izvorni_sadrzaj>
    <derivirana_varijabla naziv="DomainObject.Predmet.ProtustrankaWithAdressOIB_1">G2 SISTEM jednostavno društvo s ograničenom odgovornošću za trgovinu i usluge, OIB 81595488241, Ilica 438 B, 10000 Zagreb</derivirana_varijabla>
  </DomainObject.Predmet.ProtustrankaWithAdressOIB>
  <DomainObject.Predmet.ProtustrankaNazivFormated>
    <izvorni_sadrzaj>G2 SISTEM jednostavno društvo s ograničenom odgovornošću za trgovinu i usluge</izvorni_sadrzaj>
    <derivirana_varijabla naziv="DomainObject.Predmet.ProtustrankaNazivFormated_1">G2 SISTEM jednostavno društvo s ograničenom odgovornošću za trgovinu i usluge</derivirana_varijabla>
  </DomainObject.Predmet.ProtustrankaNazivFormated>
  <DomainObject.Predmet.ProtustrankaNazivFormatedOIB>
    <izvorni_sadrzaj>G2 SISTEM jednostavno društvo s ograničenom odgovornošću za trgovinu i usluge, OIB 81595488241</izvorni_sadrzaj>
    <derivirana_varijabla naziv="DomainObject.Predmet.ProtustrankaNazivFormatedOIB_1">G2 SISTEM jednostavno društvo s ograničenom odgovornošću za trgovinu i usluge, OIB 81595488241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G2 SISTEM jednostavno društvo s ograničenom odgovornošću za trgovinu i usluge zastupanog po punomoćniku Andrej Krpina</item>
    </izvorni_sadrzaj>
    <derivirana_varijabla naziv="DomainObject.Predmet.ProtuStrankaListFormated_1">
      <item>G2 SISTEM jednostavno društvo s ograničenom odgovornošću za trgovinu i usluge zastupanog po punomoćniku Andrej Krpina</item>
    </derivirana_varijabla>
  </DomainObject.Predmet.ProtuStrankaListFormated>
  <DomainObject.Predmet.ProtuStrankaListFormatedOIB>
    <izvorni_sadrzaj>
      <item>G2 SISTEM jednostavno društvo s ograničenom odgovornošću za trgovinu i usluge, OIB 81595488241 zastupanog po punomoćniku Andrej Krpina</item>
    </izvorni_sadrzaj>
    <derivirana_varijabla naziv="DomainObject.Predmet.ProtuStrankaListFormatedOIB_1">
      <item>G2 SISTEM jednostavno društvo s ograničenom odgovornošću za trgovinu i usluge, OIB 81595488241 zastupanog po punomoćniku Andrej Krpina</item>
    </derivirana_varijabla>
  </DomainObject.Predmet.ProtuStrankaListFormatedOIB>
  <DomainObject.Predmet.ProtuStrankaListFormatedWithAdress>
    <izvorni_sadrzaj>
      <item>G2 SISTEM jednostavno društvo s ograničenom odgovornošću za trgovinu i usluge, Ilica 438 B, 10000 Zagreb zastupanog po punomoćniku Andrej Krpina</item>
    </izvorni_sadrzaj>
    <derivirana_varijabla naziv="DomainObject.Predmet.ProtuStrankaListFormatedWithAdress_1">
      <item>G2 SISTEM jednostavno društvo s ograničenom odgovornošću za trgovinu i usluge, Ilica 438 B, 10000 Zagreb zastupanog po punomoćniku Andrej Krpina</item>
    </derivirana_varijabla>
  </DomainObject.Predmet.ProtuStrankaListFormatedWithAdress>
  <DomainObject.Predmet.ProtuStrankaListFormatedWithAdressOIB>
    <izvorni_sadrzaj>
      <item>G2 SISTEM jednostavno društvo s ograničenom odgovornošću za trgovinu i usluge, OIB 81595488241, Ilica 438 B, 10000 Zagreb zastupanog po punomoćniku Andrej Krpina</item>
    </izvorni_sadrzaj>
    <derivirana_varijabla naziv="DomainObject.Predmet.ProtuStrankaListFormatedWithAdressOIB_1">
      <item>G2 SISTEM jednostavno društvo s ograničenom odgovornošću za trgovinu i usluge, OIB 81595488241, Ilica 438 B, 10000 Zagreb zastupanog po punomoćniku Andrej Krpina</item>
    </derivirana_varijabla>
  </DomainObject.Predmet.ProtuStrankaListFormatedWithAdressOIB>
  <DomainObject.Predmet.ProtuStrankaListNazivFormated>
    <izvorni_sadrzaj>
      <item>G2 SISTEM jednostavno društvo s ograničenom odgovornošću za trgovinu i usluge</item>
    </izvorni_sadrzaj>
    <derivirana_varijabla naziv="DomainObject.Predmet.ProtuStrankaListNazivFormated_1">
      <item>G2 SISTEM jednostavno društvo s ograničenom odgovornošću za trgovinu i usluge</item>
    </derivirana_varijabla>
  </DomainObject.Predmet.ProtuStrankaListNazivFormated>
  <DomainObject.Predmet.ProtuStrankaListNazivFormatedOIB>
    <izvorni_sadrzaj>
      <item>G2 SISTEM jednostavno društvo s ograničenom odgovornošću za trgovinu i usluge, OIB 81595488241</item>
    </izvorni_sadrzaj>
    <derivirana_varijabla naziv="DomainObject.Predmet.ProtuStrankaListNazivFormatedOIB_1">
      <item>G2 SISTEM jednostavno društvo s ograničenom odgovornošću za trgovinu i usluge, OIB 81595488241</item>
    </derivirana_varijabla>
  </DomainObject.Predmet.ProtuStrankaListNazivFormatedOIB>
  <DomainObject.Predmet.OstaliListFormated>
    <izvorni_sadrzaj>
      <item>Andrej Krpina punomoćnik sudionika u postupku G2 SISTEM jednostavno društvo s ograničenom odgovornošću za trgovinu i usluge</item>
    </izvorni_sadrzaj>
    <derivirana_varijabla naziv="DomainObject.Predmet.OstaliListFormated_1">
      <item>Andrej Krpina punomoćnik sudionika u postupku G2 SISTEM jednostavno društvo s ograničenom odgovornošću za trgovinu i usluge</item>
    </derivirana_varijabla>
  </DomainObject.Predmet.OstaliListFormated>
  <DomainObject.Predmet.OstaliListFormatedOIB>
    <izvorni_sadrzaj>
      <item>Andrej Krpina, OIB 66490712868 punomoćnik sudionika u postupku G2 SISTEM jednostavno društvo s ograničenom odgovornošću za trgovinu i usluge</item>
    </izvorni_sadrzaj>
    <derivirana_varijabla naziv="DomainObject.Predmet.OstaliListFormatedOIB_1">
      <item>Andrej Krpina, OIB 66490712868 punomoćnik sudionika u postupku G2 SISTEM jednostavno društvo s ograničenom odgovornošću za trgovinu i usluge</item>
    </derivirana_varijabla>
  </DomainObject.Predmet.OstaliListFormatedOIB>
  <DomainObject.Predmet.OstaliListFormatedWithAdress>
    <izvorni_sadrzaj>
      <item>Andrej Krpina, Ul. Kotarskih Serdara 10, 23420 Benkovac punomoćnik sudionika u postupku G2 SISTEM jednostavno društvo s ograničenom odgovornošću za trgovinu i usluge</item>
    </izvorni_sadrzaj>
    <derivirana_varijabla naziv="DomainObject.Predmet.OstaliListFormatedWithAdress_1">
      <item>Andrej Krpina, Ul. Kotarskih Serdara 10, 23420 Benkovac punomoćnik sudionika u postupku G2 SISTEM jednostavno društvo s ograničenom odgovornošću za trgovinu i usluge</item>
    </derivirana_varijabla>
  </DomainObject.Predmet.OstaliListFormatedWithAdress>
  <DomainObject.Predmet.OstaliListFormatedWithAdressOIB>
    <izvorni_sadrzaj>
      <item>Andrej Krpina, OIB 66490712868, Ul. Kotarskih Serdara 10, 23420 Benkovac punomoćnik sudionika u postupku G2 SISTEM jednostavno društvo s ograničenom odgovornošću za trgovinu i usluge</item>
    </izvorni_sadrzaj>
    <derivirana_varijabla naziv="DomainObject.Predmet.OstaliListFormatedWithAdressOIB_1">
      <item>Andrej Krpina, OIB 66490712868, Ul. Kotarskih Serdara 10, 23420 Benkovac punomoćnik sudionika u postupku G2 SISTEM jednostavno društvo s ograničenom odgovornošću za trgovinu i usluge</item>
    </derivirana_varijabla>
  </DomainObject.Predmet.OstaliListFormatedWithAdressOIB>
  <DomainObject.Predmet.OstaliListNazivFormated>
    <izvorni_sadrzaj>
      <item>Andrej Krpina</item>
    </izvorni_sadrzaj>
    <derivirana_varijabla naziv="DomainObject.Predmet.OstaliListNazivFormated_1">
      <item>Andrej Krpina</item>
    </derivirana_varijabla>
  </DomainObject.Predmet.OstaliListNazivFormated>
  <DomainObject.Predmet.OstaliListNazivFormatedOIB>
    <izvorni_sadrzaj>
      <item>Andrej Krpina, OIB 66490712868</item>
    </izvorni_sadrzaj>
    <derivirana_varijabla naziv="DomainObject.Predmet.OstaliListNazivFormatedOIB_1">
      <item>Andrej Krpina, OIB 66490712868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G2 SISTEM jednostavno društvo s ograničenom odgovornošću za trgovinu i usluge</izvorni_sadrzaj>
    <derivirana_varijabla naziv="DomainObject.Predmet.ProtustrankaIDrugi_1">G2 SISTEM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G2 SISTEM jednostavno društvo s ograničenom odgovornošću za trgovinu i usluge, OIB 81595488241, Ilica 438 B, 10000 Zagreb</izvorni_sadrzaj>
    <derivirana_varijabla naziv="DomainObject.Predmet.ProtustrankaIDrugiAdressOIB_1">G2 SISTEM jednostavno društvo s ograničenom odgovornošću za trgovinu i usluge, OIB 81595488241, Ilica 438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G2 SISTEM jednostavno društvo s ograničenom odgovornošću za trgovinu i usluge</item>
      <item>Andrej Krpina</item>
    </izvorni_sadrzaj>
    <derivirana_varijabla naziv="DomainObject.Predmet.SudioniciListNaziv_1">
      <item>FINA Regionalni centar Zagreb</item>
      <item>G2 SISTEM jednostavno društvo s ograničenom odgovornošću za trgovinu i usluge</item>
      <item>Andrej Krpina</item>
    </derivirana_varijabla>
  </DomainObject.Predmet.SudioniciListNaziv>
  <DomainObject.Predmet.SudioniciListAdressOIB>
    <izvorni_sadrzaj>
      <item>FINA Regionalni centar Zagreb, OIB 85821130368, Trg svibanjskih žrtava 1995. br. 1,10000 Zagreb</item>
      <item>G2 SISTEM jednostavno društvo s ograničenom odgovornošću za trgovinu i usluge, OIB 81595488241, Ilica 438 B,10000 Zagreb</item>
      <item>Andrej Krpina, OIB 66490712868, Ul. Kotarskih Serdara 10,23420 Benkovac</item>
    </izvorni_sadrzaj>
    <derivirana_varijabla naziv="DomainObject.Predmet.SudioniciListAdressOIB_1">
      <item>FINA Regionalni centar Zagreb, OIB 85821130368, Trg svibanjskih žrtava 1995. br. 1,10000 Zagreb</item>
      <item>G2 SISTEM jednostavno društvo s ograničenom odgovornošću za trgovinu i usluge, OIB 81595488241, Ilica 438 B,10000 Zagreb</item>
      <item>Andrej Krpina, OIB 66490712868, Ul. Kotarskih Serdara 10,23420 Benkovac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81595488241</item>
      <item>, OIB 66490712868</item>
    </izvorni_sadrzaj>
    <derivirana_varijabla naziv="DomainObject.Predmet.SudioniciListNazivOIB_1">
      <item>, OIB 85821130368</item>
      <item>, OIB 81595488241</item>
      <item>, OIB 66490712868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3632AE-26AC-49E9-8F51-35304CB090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5304</properties:Characters>
  <properties:Lines>122</properties:Lines>
  <properties:Paragraphs>43</properties:Paragraphs>
  <properties:TotalTime>407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2017-08-25T12:26:00Z</cp:lastPrinted>
  <dcterms:modified xmlns:xsi="http://www.w3.org/2001/XMLSchema-instance" xsi:type="dcterms:W3CDTF">2017-08-25T12:26:00Z</dcterms:modified>
  <cp:revision>131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