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d135" w14:paraId="ab9d13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16B2B" w:rsidP="00EF513E" w:rsidR="00031C9B" w:rsidRPr="0000569A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ADENIUM d.o.o. PULA, Pula, Mutilska 8, OIB: 50363997251</w:t>
      </w:r>
      <w:r w:rsidR="00557806">
        <w:t>,</w:t>
      </w: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763654">
        <w:rPr>
          <w:lang w:val="sv-SE"/>
        </w:rPr>
        <w:t>Nemanji Romić, iz Pule, Mutilska 8, OIB: 82633537576 i Vesni Romić, iz Pule, Mutilska 8, OIB: 98363919089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B24A4">
        <w:t>ADENIUM d.o.o. PULA, Pula, Mutilska 8, OIB: 50363997251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9B24A4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1.500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9B24A4">
        <w:rPr>
          <w:szCs w:val="24"/>
          <w:lang w:val="hr-HR"/>
        </w:rPr>
        <w:t>3.000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B24A4">
        <w:rPr>
          <w:szCs w:val="24"/>
          <w:lang w:val="hr-HR"/>
        </w:rPr>
        <w:t>609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B24A4">
        <w:rPr>
          <w:szCs w:val="24"/>
          <w:lang w:val="hr-HR"/>
        </w:rPr>
        <w:t>609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9B24A4">
        <w:rPr>
          <w:szCs w:val="24"/>
          <w:lang w:val="hr-HR"/>
        </w:rPr>
        <w:t>3.000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9B24A4">
        <w:rPr>
          <w:szCs w:val="24"/>
          <w:lang w:val="hr-HR"/>
        </w:rPr>
        <w:t>12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6F3ABD">
        <w:rPr>
          <w:bCs/>
          <w:szCs w:val="24"/>
          <w:lang w:val="hr-HR"/>
        </w:rPr>
        <w:t xml:space="preserve">, v. r.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3529A2" w:rsidR="003529A2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FC130C" w:rsidRPr="00FC130C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3529A2" w:rsidRPr="00E95B75">
          <w:t>Posl.</w:t>
        </w:r>
        <w:r w:rsidR="003529A2">
          <w:t xml:space="preserve"> </w:t>
        </w:r>
        <w:r w:rsidR="003529A2" w:rsidRPr="00E95B75">
          <w:t>br</w:t>
        </w:r>
        <w:r w:rsidR="003529A2">
          <w:t>oj: 4</w:t>
        </w:r>
        <w:r w:rsidR="003529A2" w:rsidRPr="00E95B75">
          <w:t xml:space="preserve"> St-</w:t>
        </w:r>
        <w:r w:rsidR="00716B2B">
          <w:t>609</w:t>
        </w:r>
        <w:r w:rsidR="003529A2">
          <w:t>/2016-4</w:t>
        </w:r>
      </w:p>
      <w:p w:rsidRDefault="00FC130C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16B2B">
      <w:t>609</w:t>
    </w:r>
    <w:r w:rsidR="003529A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137C1E"/>
    <w:rsid w:val="00161015"/>
    <w:rsid w:val="001865EB"/>
    <w:rsid w:val="003529A2"/>
    <w:rsid w:val="003A0A21"/>
    <w:rsid w:val="003B5D91"/>
    <w:rsid w:val="00482C5C"/>
    <w:rsid w:val="004E3491"/>
    <w:rsid w:val="00530CD4"/>
    <w:rsid w:val="00554328"/>
    <w:rsid w:val="00557806"/>
    <w:rsid w:val="006C75FF"/>
    <w:rsid w:val="006E39F9"/>
    <w:rsid w:val="006F3ABD"/>
    <w:rsid w:val="00716B2B"/>
    <w:rsid w:val="00720D23"/>
    <w:rsid w:val="00763654"/>
    <w:rsid w:val="007A40D3"/>
    <w:rsid w:val="007B1CBA"/>
    <w:rsid w:val="00837E2A"/>
    <w:rsid w:val="00866EE9"/>
    <w:rsid w:val="008972F8"/>
    <w:rsid w:val="008D27FC"/>
    <w:rsid w:val="009463CE"/>
    <w:rsid w:val="00985388"/>
    <w:rsid w:val="009A0545"/>
    <w:rsid w:val="009B24A4"/>
    <w:rsid w:val="00A578A0"/>
    <w:rsid w:val="00A90D4E"/>
    <w:rsid w:val="00B3134C"/>
    <w:rsid w:val="00B85801"/>
    <w:rsid w:val="00B976CA"/>
    <w:rsid w:val="00BA57A9"/>
    <w:rsid w:val="00BC18EF"/>
    <w:rsid w:val="00C12E96"/>
    <w:rsid w:val="00C42025"/>
    <w:rsid w:val="00CA0FFC"/>
    <w:rsid w:val="00CD12E6"/>
    <w:rsid w:val="00CD249F"/>
    <w:rsid w:val="00D13D7B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  <w:rsid w:val="00FC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1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130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1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1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1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130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1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1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d.o.o. PULA</izvorni_sadrzaj>
    <derivirana_varijabla naziv="DomainObject.Predmet.ProtustrankaFormated_1">  ADENIUM d.o.o. PULA</derivirana_varijabla>
  </DomainObject.Predmet.ProtustrankaFormated>
  <DomainObject.Predmet.ProtustrankaFormatedOIB>
    <izvorni_sadrzaj>  ADENIUM d.o.o. PULA, OIB 50363997251</izvorni_sadrzaj>
    <derivirana_varijabla naziv="DomainObject.Predmet.ProtustrankaFormatedOIB_1">  ADENIUM d.o.o. PULA, OIB 50363997251</derivirana_varijabla>
  </DomainObject.Predmet.ProtustrankaFormatedOIB>
  <DomainObject.Predmet.ProtustrankaFormatedWithAdress>
    <izvorni_sadrzaj> ADENIUM d.o.o. PULA, Mutilska 8, 52100 Pula</izvorni_sadrzaj>
    <derivirana_varijabla naziv="DomainObject.Predmet.ProtustrankaFormatedWithAdress_1"> ADENIUM d.o.o. PULA, Mutilska 8, 52100 Pula</derivirana_varijabla>
  </DomainObject.Predmet.ProtustrankaFormatedWithAdress>
  <DomainObject.Predmet.ProtustrankaFormatedWithAdressOIB>
    <izvorni_sadrzaj> ADENIUM d.o.o. PULA, OIB 50363997251, Mutilska 8, 52100 Pula</izvorni_sadrzaj>
    <derivirana_varijabla naziv="DomainObject.Predmet.ProtustrankaFormatedWithAdressOIB_1"> ADENIUM d.o.o. PULA, OIB 50363997251, Mutilska 8, 52100 Pula</derivirana_varijabla>
  </DomainObject.Predmet.ProtustrankaFormatedWithAdressOIB>
  <DomainObject.Predmet.ProtustrankaWithAdress>
    <izvorni_sadrzaj>ADENIUM d.o.o. PULA Mutilska 8, 52100 Pula</izvorni_sadrzaj>
    <derivirana_varijabla naziv="DomainObject.Predmet.ProtustrankaWithAdress_1">ADENIUM d.o.o. PULA Mutilska 8, 52100 Pula</derivirana_varijabla>
  </DomainObject.Predmet.ProtustrankaWithAdress>
  <DomainObject.Predmet.ProtustrankaWithAdressOIB>
    <izvorni_sadrzaj>ADENIUM d.o.o. PULA, OIB 50363997251, Mutilska 8, 52100 Pula</izvorni_sadrzaj>
    <derivirana_varijabla naziv="DomainObject.Predmet.ProtustrankaWithAdressOIB_1">ADENIUM d.o.o. PULA, OIB 50363997251, Mutilska 8, 52100 Pula</derivirana_varijabla>
  </DomainObject.Predmet.ProtustrankaWithAdressOIB>
  <DomainObject.Predmet.ProtustrankaNazivFormated>
    <izvorni_sadrzaj>ADENIUM d.o.o. PULA</izvorni_sadrzaj>
    <derivirana_varijabla naziv="DomainObject.Predmet.ProtustrankaNazivFormated_1">ADENIUM d.o.o. PULA</derivirana_varijabla>
  </DomainObject.Predmet.ProtustrankaNazivFormated>
  <DomainObject.Predmet.ProtustrankaNazivFormatedOIB>
    <izvorni_sadrzaj>ADENIUM d.o.o. PULA, OIB 50363997251</izvorni_sadrzaj>
    <derivirana_varijabla naziv="DomainObject.Predmet.ProtustrankaNazivFormatedOIB_1">ADENIUM d.o.o. PULA, OIB 50363997251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57645.48</izvorni_sadrzaj>
    <derivirana_varijabla naziv="DomainObject.Predmet.TrenutnaVrijednost_1">57645.48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ADENIUM d.o.o. PULA</item>
    </izvorni_sadrzaj>
    <derivirana_varijabla naziv="DomainObject.Predmet.ProtuStrankaListFormated_1">
      <item>ADENIUM d.o.o. PULA</item>
    </derivirana_varijabla>
  </DomainObject.Predmet.ProtuStrankaListFormated>
  <DomainObject.Predmet.ProtuStrankaListFormatedOIB>
    <izvorni_sadrzaj>
      <item>ADENIUM d.o.o. PULA, OIB 50363997251</item>
    </izvorni_sadrzaj>
    <derivirana_varijabla naziv="DomainObject.Predmet.ProtuStrankaListFormatedOIB_1">
      <item>ADENIUM d.o.o. PULA, OIB 50363997251</item>
    </derivirana_varijabla>
  </DomainObject.Predmet.ProtuStrankaListFormatedOIB>
  <DomainObject.Predmet.ProtuStrankaListFormatedWithAdress>
    <izvorni_sadrzaj>
      <item>ADENIUM d.o.o. PULA, Mutilska 8, 52100 Pula</item>
    </izvorni_sadrzaj>
    <derivirana_varijabla naziv="DomainObject.Predmet.ProtuStrankaListFormatedWithAdress_1">
      <item>ADENIUM d.o.o. PULA, Mutilska 8, 52100 Pula</item>
    </derivirana_varijabla>
  </DomainObject.Predmet.ProtuStrankaListFormatedWithAdress>
  <DomainObject.Predmet.ProtuStrankaListFormatedWithAdressOIB>
    <izvorni_sadrzaj>
      <item>ADENIUM d.o.o. PULA, OIB 50363997251, Mutilska 8, 52100 Pula</item>
    </izvorni_sadrzaj>
    <derivirana_varijabla naziv="DomainObject.Predmet.ProtuStrankaListFormatedWithAdressOIB_1">
      <item>ADENIUM d.o.o. PULA, OIB 50363997251, Mutilska 8, 52100 Pula</item>
    </derivirana_varijabla>
  </DomainObject.Predmet.ProtuStrankaListFormatedWithAdressOIB>
  <DomainObject.Predmet.ProtuStrankaListNazivFormated>
    <izvorni_sadrzaj>
      <item>ADENIUM d.o.o. PULA</item>
    </izvorni_sadrzaj>
    <derivirana_varijabla naziv="DomainObject.Predmet.ProtuStrankaListNazivFormated_1">
      <item>ADENIUM d.o.o. PULA</item>
    </derivirana_varijabla>
  </DomainObject.Predmet.ProtuStrankaListNazivFormated>
  <DomainObject.Predmet.ProtuStrankaListNazivFormatedOIB>
    <izvorni_sadrzaj>
      <item>ADENIUM d.o.o. PULA, OIB 50363997251</item>
    </izvorni_sadrzaj>
    <derivirana_varijabla naziv="DomainObject.Predmet.ProtuStrankaListNazivFormatedOIB_1">
      <item>ADENIUM d.o.o. PULA, OIB 50363997251</item>
    </derivirana_varijabla>
  </DomainObject.Predmet.ProtuStrankaListNazivFormatedOIB>
  <DomainObject.Predmet.OstaliListFormated>
    <izvorni_sadrzaj>
      <item>Nemanja Romić</item>
      <item>Vesna Romić</item>
    </izvorni_sadrzaj>
    <derivirana_varijabla naziv="DomainObject.Predmet.OstaliListFormated_1">
      <item>Nemanja Romić</item>
      <item>Vesna Romić</item>
    </derivirana_varijabla>
  </DomainObject.Predmet.OstaliListFormated>
  <DomainObject.Predmet.OstaliListFormatedOIB>
    <izvorni_sadrzaj>
      <item>Nemanja Romić, OIB 82633537576</item>
      <item>Vesna Romić, OIB 98363919089</item>
    </izvorni_sadrzaj>
    <derivirana_varijabla naziv="DomainObject.Predmet.OstaliListFormatedOIB_1">
      <item>Nemanja Romić, OIB 82633537576</item>
      <item>Vesna Romić, OIB 98363919089</item>
    </derivirana_varijabla>
  </DomainObject.Predmet.OstaliListFormatedOIB>
  <DomainObject.Predmet.OstaliListFormatedWithAdress>
    <izvorni_sadrzaj>
      <item>Nemanja Romić, Mutilska 8, 52100 Pula</item>
      <item>Vesna Romić, Mutilska 8, 52100 Pula</item>
    </izvorni_sadrzaj>
    <derivirana_varijabla naziv="DomainObject.Predmet.OstaliListFormatedWithAdress_1">
      <item>Nemanja Romić, Mutilska 8, 52100 Pula</item>
      <item>Vesna Romić, Mutilska 8, 52100 Pula</item>
    </derivirana_varijabla>
  </DomainObject.Predmet.OstaliListFormatedWithAdress>
  <DomainObject.Predmet.OstaliListFormatedWithAdressOIB>
    <izvorni_sadrzaj>
      <item>Nemanja Romić, OIB 82633537576, Mutilska 8, 52100 Pula</item>
      <item>Vesna Romić, OIB 98363919089, Mutilska 8, 52100 Pula</item>
    </izvorni_sadrzaj>
    <derivirana_varijabla naziv="DomainObject.Predmet.OstaliListFormatedWithAdressOIB_1">
      <item>Nemanja Romić, OIB 82633537576, Mutilska 8, 52100 Pula</item>
      <item>Vesna Romić, OIB 98363919089, Mutilska 8, 52100 Pula</item>
    </derivirana_varijabla>
  </DomainObject.Predmet.OstaliListFormatedWithAdressOIB>
  <DomainObject.Predmet.OstaliListNazivFormated>
    <izvorni_sadrzaj>
      <item>Nemanja Romić</item>
      <item>Vesna Romić</item>
    </izvorni_sadrzaj>
    <derivirana_varijabla naziv="DomainObject.Predmet.OstaliListNazivFormated_1">
      <item>Nemanja Romić</item>
      <item>Vesna Romić</item>
    </derivirana_varijabla>
  </DomainObject.Predmet.OstaliListNazivFormated>
  <DomainObject.Predmet.OstaliListNazivFormatedOIB>
    <izvorni_sadrzaj>
      <item>Nemanja Romić, OIB 82633537576</item>
      <item>Vesna Romić, OIB 98363919089</item>
    </izvorni_sadrzaj>
    <derivirana_varijabla naziv="DomainObject.Predmet.OstaliListNazivFormatedOIB_1">
      <item>Nemanja Romić, OIB 82633537576</item>
      <item>Vesna Romić, OIB 98363919089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ADENIUM d.o.o. PULA</izvorni_sadrzaj>
    <derivirana_varijabla naziv="DomainObject.Predmet.ProtustrankaIDrugi_1">ADENIUM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ADENIUM d.o.o. PULA, OIB 50363997251, Mutilska 8, 52100 Pula</izvorni_sadrzaj>
    <derivirana_varijabla naziv="DomainObject.Predmet.ProtustrankaIDrugiAdressOIB_1">ADENIUM d.o.o. PULA, OIB 50363997251, Mutilska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ADENIUM d.o.o. PULA</item>
      <item>Nemanja Romić</item>
      <item>Vesna Romić</item>
    </izvorni_sadrzaj>
    <derivirana_varijabla naziv="DomainObject.Predmet.SudioniciListNaziv_1">
      <item>FINANCIJSKA AGENCIJA, RC RIJEKA, PODRUŽNICA PULA, PULA</item>
      <item>ADENIUM d.o.o. PULA</item>
      <item>Nemanja Romić</item>
      <item>Vesna Romić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izvorni_sadrzaj>
    <derivirana_varijabla naziv="DomainObject.Predmet.SudioniciListAdressOIB_1"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50363997251</item>
      <item>, OIB 82633537576</item>
      <item>, OIB 98363919089</item>
    </izvorni_sadrzaj>
    <derivirana_varijabla naziv="DomainObject.Predmet.SudioniciListNazivOIB_1">
      <item>, OIB 85821130368</item>
      <item>, OIB 50363997251</item>
      <item>, OIB 82633537576</item>
      <item>, OIB 98363919089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6E0FB-AEAC-4A9B-B01B-E29187FE1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5201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2016-04-12T06:42:00Z</dcterms:created>
  <dc:creator>Jasmina Matika</dc:creator>
  <cp:lastModifiedBy>Sanja Prodan</cp:lastModifiedBy>
  <cp:lastPrinted>2016-04-12T06:45:00Z</cp:lastPrinted>
  <dcterms:modified xmlns:xsi="http://www.w3.org/2001/XMLSchema-instance" xsi:type="dcterms:W3CDTF">2016-04-12T06:45:00Z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