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2b22" w14:paraId="6d92b22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C1272D">
        <w:t xml:space="preserve"> dužnika HAIR GLAM j.</w:t>
      </w:r>
      <w:r w:rsidR="00931D35">
        <w:t>d.o.o</w:t>
      </w:r>
      <w:r w:rsidR="00C1272D">
        <w:t>. iz Varaždina, Ivana Kukuljevića 28</w:t>
      </w:r>
      <w:r w:rsidR="00637444">
        <w:t>,</w:t>
      </w:r>
      <w:r w:rsidR="00AF0757">
        <w:t xml:space="preserve"> OIB:</w:t>
      </w:r>
      <w:r w:rsidR="009C7B0C">
        <w:t xml:space="preserve"> </w:t>
      </w:r>
      <w:r w:rsidR="00C1272D" w:rsidRPr="00C1272D">
        <w:t>70449942921</w:t>
      </w:r>
      <w:r w:rsidR="008324AD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C1272D" w:rsidRPr="00C1272D">
        <w:t xml:space="preserve"> </w:t>
      </w:r>
      <w:r w:rsidR="00C1272D">
        <w:t xml:space="preserve">HAIR GLAM j.d.o.o. iz Varaždina, Ivana Kukuljevića 28, OIB: </w:t>
      </w:r>
      <w:r w:rsidR="00C1272D" w:rsidRPr="00C1272D">
        <w:t>70449942921</w:t>
      </w:r>
      <w:r w:rsidR="009B5681">
        <w:t xml:space="preserve">, </w:t>
      </w:r>
      <w:r w:rsidR="00C1272D">
        <w:t>iznosi 21.151,00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C1272D">
        <w:t xml:space="preserve"> Daliborka Dreven</w:t>
      </w:r>
      <w:r w:rsidR="00684DB9">
        <w:t xml:space="preserve">, </w:t>
      </w:r>
      <w:r w:rsidR="00C1272D">
        <w:t>Beretinec</w:t>
      </w:r>
      <w:r w:rsidR="003D12BD">
        <w:t xml:space="preserve">, </w:t>
      </w:r>
      <w:r w:rsidR="00C1272D">
        <w:t>Rudolfa Šanjeka 23, OIB: 77063951846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>Iris Hatvalić Nemec</w:t>
      </w:r>
    </w:p>
    <w:sectPr w:rsidSect="001F4F91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EB5" w:rsidR="00A56EB5">
      <w:r>
        <w:separator/>
      </w:r>
    </w:p>
  </w:endnote>
  <w:endnote w:id="0" w:type="continuationSeparator">
    <w:p w:rsidRDefault="00A56EB5" w:rsidR="00A56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EB5" w:rsidR="00A56EB5">
      <w:r>
        <w:separator/>
      </w:r>
    </w:p>
  </w:footnote>
  <w:footnote w:id="0" w:type="continuationSeparator">
    <w:p w:rsidRDefault="00A56EB5" w:rsidR="00A56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C1272D">
      <w:t>: 4 St-224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1F4F91"/>
    <w:rsid w:val="002055B4"/>
    <w:rsid w:val="0020578A"/>
    <w:rsid w:val="002240A4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D12BD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24AD"/>
    <w:rsid w:val="008354B4"/>
    <w:rsid w:val="00852A7C"/>
    <w:rsid w:val="00862F8B"/>
    <w:rsid w:val="00893BAA"/>
    <w:rsid w:val="008A024C"/>
    <w:rsid w:val="008D03CD"/>
    <w:rsid w:val="008E064F"/>
    <w:rsid w:val="008F0323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56EB5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6437A"/>
    <w:rsid w:val="00B97476"/>
    <w:rsid w:val="00B97941"/>
    <w:rsid w:val="00B97BE7"/>
    <w:rsid w:val="00BA14F9"/>
    <w:rsid w:val="00BB6955"/>
    <w:rsid w:val="00BF5CAE"/>
    <w:rsid w:val="00C1272D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213B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3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437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437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437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3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437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437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437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HAIR GLAM jednostavno društvo s ograničenom odgovornošću za frizerske usluge i trgovinu</izvorni_sadrzaj>
    <derivirana_varijabla naziv="DomainObject.Predmet.ProtustrankaFormated_1">  HAIR GLAM jednostavno društvo s ograničenom odgovornošću za frizerske usluge i trgovinu</derivirana_varijabla>
  </DomainObject.Predmet.ProtustrankaFormated>
  <DomainObject.Predmet.ProtustrankaFormatedOIB>
    <izvorni_sadrzaj>  HAIR GLAM jednostavno društvo s ograničenom odgovornošću za frizerske usluge i trgovinu, OIB 70449942921</izvorni_sadrzaj>
    <derivirana_varijabla naziv="DomainObject.Predmet.ProtustrankaFormatedOIB_1">  HAIR GLAM jednostavno društvo s ograničenom odgovornošću za frizerske usluge i trgovinu, OIB 70449942921</derivirana_varijabla>
  </DomainObject.Predmet.ProtustrankaFormatedOIB>
  <DomainObject.Predmet.ProtustrankaFormatedWithAdress>
    <izvorni_sadrzaj> HAIR GLAM jednostavno društvo s ograničenom odgovornošću za frizerske usluge i trgovinu, Ivana Kukuljevića 28, 42000 Varaždin</izvorni_sadrzaj>
    <derivirana_varijabla naziv="DomainObject.Predmet.ProtustrankaFormatedWithAdress_1"> HAIR GLAM jednostavno društvo s ograničenom odgovornošću za frizerske usluge i trgovinu, Ivana Kukuljevića 28, 42000 Varaždin</derivirana_varijabla>
  </DomainObject.Predmet.ProtustrankaFormatedWithAdress>
  <DomainObject.Predmet.ProtustrankaFormatedWithAdressOIB>
    <izvorni_sadrzaj> HAIR GLAM jednostavno društvo s ograničenom odgovornošću za frizerske usluge i trgovinu, OIB 70449942921, Ivana Kukuljevića 28, 42000 Varaždin</izvorni_sadrzaj>
    <derivirana_varijabla naziv="DomainObject.Predmet.ProtustrankaFormatedWithAdressOIB_1"> HAIR GLAM jednostavno društvo s ograničenom odgovornošću za frizerske usluge i trgovinu, OIB 70449942921, Ivana Kukuljevića 28, 42000 Varaždin</derivirana_varijabla>
  </DomainObject.Predmet.ProtustrankaFormatedWithAdressOIB>
  <DomainObject.Predmet.ProtustrankaWithAdress>
    <izvorni_sadrzaj>HAIR GLAM jednostavno društvo s ograničenom odgovornošću za frizerske usluge i trgovinu Ivana Kukuljevića 28, 42000 Varaždin</izvorni_sadrzaj>
    <derivirana_varijabla naziv="DomainObject.Predmet.ProtustrankaWithAdress_1">HAIR GLAM jednostavno društvo s ograničenom odgovornošću za frizerske usluge i trgovinu Ivana Kukuljevića 28, 42000 Varaždin</derivirana_varijabla>
  </DomainObject.Predmet.ProtustrankaWithAdress>
  <DomainObject.Predmet.ProtustrankaWithAdressOIB>
    <izvorni_sadrzaj>HAIR GLAM jednostavno društvo s ograničenom odgovornošću za frizerske usluge i trgovinu, OIB 70449942921, Ivana Kukuljevića 28, 42000 Varaždin</izvorni_sadrzaj>
    <derivirana_varijabla naziv="DomainObject.Predmet.ProtustrankaWithAdressOIB_1">HAIR GLAM jednostavno društvo s ograničenom odgovornošću za frizerske usluge i trgovinu, OIB 70449942921, Ivana Kukuljevića 28, 42000 Varaždin</derivirana_varijabla>
  </DomainObject.Predmet.ProtustrankaWithAdressOIB>
  <DomainObject.Predmet.ProtustrankaNazivFormated>
    <izvorni_sadrzaj>HAIR GLAM jednostavno društvo s ograničenom odgovornošću za frizerske usluge i trgovinu</izvorni_sadrzaj>
    <derivirana_varijabla naziv="DomainObject.Predmet.ProtustrankaNazivFormated_1">HAIR GLAM jednostavno društvo s ograničenom odgovornošću za frizerske usluge i trgovinu</derivirana_varijabla>
  </DomainObject.Predmet.ProtustrankaNazivFormated>
  <DomainObject.Predmet.ProtustrankaNazivFormatedOIB>
    <izvorni_sadrzaj>HAIR GLAM jednostavno društvo s ograničenom odgovornošću za frizerske usluge i trgovinu, OIB 70449942921</izvorni_sadrzaj>
    <derivirana_varijabla naziv="DomainObject.Predmet.ProtustrankaNazivFormatedOIB_1">HAIR GLAM jednostavno društvo s ograničenom odgovornošću za frizerske usluge i trgovinu, OIB 70449942921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21151.00</izvorni_sadrzaj>
    <derivirana_varijabla naziv="DomainObject.Predmet.TrenutnaVrijednost_1">21151.00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HAIR GLAM jednostavno društvo s ograničenom odgovornošću za frizerske usluge i trgovinu</item>
    </izvorni_sadrzaj>
    <derivirana_varijabla naziv="DomainObject.Predmet.ProtuStrankaListFormated_1">
      <item>HAIR GLAM jednostavno društvo s ograničenom odgovornošću za frizerske usluge i trgovinu</item>
    </derivirana_varijabla>
  </DomainObject.Predmet.ProtuStrankaListFormated>
  <DomainObject.Predmet.ProtuStrankaListFormatedOIB>
    <izvorni_sadrzaj>
      <item>HAIR GLAM jednostavno društvo s ograničenom odgovornošću za frizerske usluge i trgovinu, OIB 70449942921</item>
    </izvorni_sadrzaj>
    <derivirana_varijabla naziv="DomainObject.Predmet.ProtuStrankaListFormatedOIB_1">
      <item>HAIR GLAM jednostavno društvo s ograničenom odgovornošću za frizerske usluge i trgovinu, OIB 70449942921</item>
    </derivirana_varijabla>
  </DomainObject.Predmet.ProtuStrankaListFormatedOIB>
  <DomainObject.Predmet.ProtuStrankaListFormatedWithAdress>
    <izvorni_sadrzaj>
      <item>HAIR GLAM jednostavno društvo s ograničenom odgovornošću za frizerske usluge i trgovinu, Ivana Kukuljevića 28, 42000 Varaždin</item>
    </izvorni_sadrzaj>
    <derivirana_varijabla naziv="DomainObject.Predmet.ProtuStrankaListFormatedWithAdress_1">
      <item>HAIR GLAM jednostavno društvo s ograničenom odgovornošću za frizerske usluge i trgovinu, Ivana Kukuljevića 28, 42000 Varaždin</item>
    </derivirana_varijabla>
  </DomainObject.Predmet.ProtuStrankaListFormatedWithAdress>
  <DomainObject.Predmet.ProtuStrankaListFormatedWithAdressOIB>
    <izvorni_sadrzaj>
      <item>HAIR GLAM jednostavno društvo s ograničenom odgovornošću za frizerske usluge i trgovinu, OIB 70449942921, Ivana Kukuljevića 28, 42000 Varaždin</item>
    </izvorni_sadrzaj>
    <derivirana_varijabla naziv="DomainObject.Predmet.ProtuStrankaListFormatedWithAdressOIB_1">
      <item>HAIR GLAM jednostavno društvo s ograničenom odgovornošću za frizerske usluge i trgovinu, OIB 70449942921, Ivana Kukuljevića 28, 42000 Varaždin</item>
    </derivirana_varijabla>
  </DomainObject.Predmet.ProtuStrankaListFormatedWithAdressOIB>
  <DomainObject.Predmet.ProtuStrankaListNazivFormated>
    <izvorni_sadrzaj>
      <item>HAIR GLAM jednostavno društvo s ograničenom odgovornošću za frizerske usluge i trgovinu</item>
    </izvorni_sadrzaj>
    <derivirana_varijabla naziv="DomainObject.Predmet.ProtuStrankaListNazivFormated_1">
      <item>HAIR GLAM jednostavno društvo s ograničenom odgovornošću za frizerske usluge i trgovinu</item>
    </derivirana_varijabla>
  </DomainObject.Predmet.ProtuStrankaListNazivFormated>
  <DomainObject.Predmet.ProtuStrankaListNazivFormatedOIB>
    <izvorni_sadrzaj>
      <item>HAIR GLAM jednostavno društvo s ograničenom odgovornošću za frizerske usluge i trgovinu, OIB 70449942921</item>
    </izvorni_sadrzaj>
    <derivirana_varijabla naziv="DomainObject.Predmet.ProtuStrankaListNazivFormatedOIB_1">
      <item>HAIR GLAM jednostavno društvo s ograničenom odgovornošću za frizerske usluge i trgovinu, OIB 70449942921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HAIR GLAM jednostavno društvo s ograničenom odgovornošću za frizerske usluge i trgovinu</izvorni_sadrzaj>
    <derivirana_varijabla naziv="DomainObject.Predmet.ProtustrankaIDrugi_1">HAIR GLAM jednostavno društvo s ograničenom odgovornošću za frizerske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HAIR GLAM jednostavno društvo s ograničenom odgovornošću za frizerske usluge i trgovinu, OIB 70449942921, Ivana Kukuljevića 28, 42000 Varaždin</izvorni_sadrzaj>
    <derivirana_varijabla naziv="DomainObject.Predmet.ProtustrankaIDrugiAdressOIB_1">HAIR GLAM jednostavno društvo s ograničenom odgovornošću za frizerske usluge i trgovinu, OIB 70449942921, Ivana Kukuljevića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HAIR GLAM jednostavno društvo s ograničenom odgovornošću za frizerske usluge i trgovinu</item>
      <item>Sudski registar</item>
    </izvorni_sadrzaj>
    <derivirana_varijabla naziv="DomainObject.Predmet.SudioniciListNaziv_1">
      <item>Financijska agencija</item>
      <item>HAIR GLAM jednostavno društvo s ograničenom odgovornošću za frizerske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HAIR GLAM jednostavno društvo s ograničenom odgovornošću za frizerske usluge i trgovinu, OIB 70449942921, Ivana Kukuljevića 28,42000 Varaždin</item>
      <item>Sudski registar</item>
    </izvorni_sadrzaj>
    <derivirana_varijabla naziv="DomainObject.Predmet.SudioniciListAdressOIB_1">
      <item>Financijska agencija, OIB 85821130368, A. Cesarca 2,42000 Varaždin</item>
      <item>HAIR GLAM jednostavno društvo s ograničenom odgovornošću za frizerske usluge i trgovinu, OIB 70449942921, Ivana Kukuljevića 28,42000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70449942921</item>
      <item>, OIB null</item>
    </izvorni_sadrzaj>
    <derivirana_varijabla naziv="DomainObject.Predmet.SudioniciListNazivOIB_1">
      <item>, OIB 85821130368</item>
      <item>, OIB 70449942921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0A86F-2C33-427D-AA57-126AE88A0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2005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2016-02-17T09:46:00Z</dcterms:created>
  <dc:creator>Ljubica Makovec</dc:creator>
  <cp:lastModifiedBy>Maja Marčec</cp:lastModifiedBy>
  <cp:lastPrinted>2016-02-17T11:13:00Z</cp:lastPrinted>
  <dcterms:modified xmlns:xsi="http://www.w3.org/2001/XMLSchema-instance" xsi:type="dcterms:W3CDTF">2016-02-17T11:26:00Z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