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9063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290632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3516ca3" w14:paraId="3516ca3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3B4985">
        <w:rPr>
          <w:lang w:val="pt-BR"/>
        </w:rPr>
        <w:t>322</w:t>
      </w:r>
      <w:r w:rsidR="009868BF">
        <w:rPr>
          <w:lang w:val="pt-BR"/>
        </w:rPr>
        <w:t>/1</w:t>
      </w:r>
      <w:r w:rsidR="003B4985">
        <w:rPr>
          <w:lang w:val="pt-BR"/>
        </w:rPr>
        <w:t>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3B4985" w:rsidR="003B4985">
      <w:pPr>
        <w:jc w:val="both"/>
      </w:pPr>
      <w:r>
        <w:rPr>
          <w:lang w:val="pt-BR"/>
        </w:rPr>
        <w:tab/>
      </w:r>
      <w:r w:rsidR="003B4985">
        <w:t>TRGOVAČKI SUD U ZAGREBU po sucu Anti Galiću, kao stečajnom sucu, , u stečajnom postupku nad dužnikom</w:t>
      </w:r>
      <w:r w:rsidR="003B4985" w:rsidRPr="00930691">
        <w:t xml:space="preserve"> </w:t>
      </w:r>
      <w:r w:rsidR="003B4985">
        <w:t>FOCUS NEKRETNINE d.o.o., u stečaju, Zagreb, Novoselečki put 157, (OIB: 35082103685), dana 17.listopada 2016.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3B4985" w:rsidP="003B4985" w:rsidR="003B4985">
      <w:pPr>
        <w:ind w:firstLine="680"/>
        <w:jc w:val="both"/>
      </w:pPr>
      <w:r>
        <w:t>6.ETAŽA, 151/1000 dijela k.č. broj 1414/1, Novoselečki put, stambena zgrada br.86A Novoselečki put, dvorište Novoselečki put, u pov. 721 m2, upisano u z.k.ul.br. 8895, k.o. Sesvete,  povezano sa vlasništvom posebnog dijela – trosobni stan oznake S-3, na prvom katu, ukupne netto korisne površine 72,16 m2, s pridruženim parkirnim mjestom  na parceli, oznake PM-4, netto korisne površine od 2,90 m2, kod Općinskog građanskog suda u Zagrebu, zemljišnoknjižni odjel Sesvete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EE2997" w:rsidP="00EE2997" w:rsidR="00EE2997">
      <w:pPr>
        <w:ind w:firstLine="680"/>
        <w:jc w:val="both"/>
      </w:pPr>
      <w:r>
        <w:t xml:space="preserve">-ERSTE&amp;STEIERMARKISCHE BANK d.d. Rijeke, Jadranski trg 3/A, OIB 23057039320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EE2997">
        <w:t>440.800,00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.dražbeni korak iznosi 1</w:t>
      </w:r>
      <w:r w:rsidR="001C55B1" w:rsidRPr="00D6335A">
        <w:t xml:space="preserve">.000,00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290632" w:rsidP="00290632" w:rsidR="003A0E59">
      <w:pPr>
        <w:jc w:val="both"/>
      </w:pPr>
      <w:r>
        <w:t xml:space="preserve">           </w:t>
      </w:r>
      <w:r w:rsidR="003A0E59">
        <w:t>8.nekretnina je slobodna od osoba i stvari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ab/>
        <w:t>1.kupac plaća sve poreze i pristojbe u vezi sa prodajom</w:t>
      </w:r>
      <w:r w:rsidR="00A07F9E">
        <w:t xml:space="preserve"> nekretnine</w:t>
      </w:r>
    </w:p>
    <w:p w:rsidRDefault="00A07F9E" w:rsidP="001C55B1" w:rsidR="00A07F9E">
      <w:pPr>
        <w:ind w:firstLine="702" w:left="708"/>
        <w:jc w:val="both"/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>
        <w:t>, te dokaze o 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637C85">
        <w:t>Rajka Jagmarević, odvjetnica iz Zagreba, Jurja  Dalmatica 7</w:t>
      </w:r>
      <w:r w:rsidR="000A3023" w:rsidRPr="000A3023">
        <w:t>, tel. 09</w:t>
      </w:r>
      <w:r w:rsidR="00637C85">
        <w:t>8-356-366</w:t>
      </w:r>
    </w:p>
    <w:p w:rsidRDefault="00637C85" w:rsidP="001C55B1" w:rsidR="00637C85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271A77">
        <w:t>4.svibnja</w:t>
      </w:r>
      <w:r w:rsidR="00A07F9E">
        <w:t xml:space="preserve"> 2016.</w:t>
      </w:r>
      <w:r>
        <w:t>,</w:t>
      </w:r>
      <w:r w:rsidR="00A07F9E">
        <w:t xml:space="preserve"> </w:t>
      </w:r>
      <w:r w:rsidR="007A7D93" w:rsidRPr="00645508">
        <w:t xml:space="preserve">broj </w:t>
      </w:r>
      <w:r w:rsidR="00A07F9E">
        <w:t xml:space="preserve">gornji,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271A77">
        <w:t>mr. Maria Čuture</w:t>
      </w:r>
      <w:r>
        <w:t xml:space="preserve"> Borića, d</w:t>
      </w:r>
      <w:r w:rsidR="00706353">
        <w:t>i</w:t>
      </w:r>
      <w:r>
        <w:t>pl.in</w:t>
      </w:r>
      <w:r w:rsidR="00271A77">
        <w:t>ž</w:t>
      </w:r>
      <w:r>
        <w:t>. iz Zagreba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odfredbi članka 98. stavak 3. OZ-a</w:t>
      </w: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</w:t>
      </w:r>
      <w:r>
        <w:lastRenderedPageBreak/>
        <w:t xml:space="preserve">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4242BE" w:rsidP="00765530" w:rsidR="004242BE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6C2BC2">
        <w:t>17.listopada</w:t>
      </w:r>
      <w:r w:rsidR="00DC5AC0">
        <w:t xml:space="preserve"> </w:t>
      </w:r>
      <w:r w:rsidR="00DC7D12">
        <w:t>201</w:t>
      </w:r>
      <w:r w:rsidR="00765530">
        <w:t>6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064ACD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1A1120" w:rsidP="001A1120" w:rsidR="001A1120"/>
    <w:p w:rsidRDefault="00064ACD" w:rsidP="00422EE0" w:rsidR="00064ACD">
      <w:pPr>
        <w:jc w:val="both"/>
      </w:pPr>
      <w:r>
        <w:t>Za točnost otpravka, ovlašteni službenik:</w:t>
      </w:r>
    </w:p>
    <w:p w:rsidRDefault="00064ACD" w:rsidP="00422EE0" w:rsidR="00064ACD">
      <w:pPr>
        <w:jc w:val="both"/>
      </w:pPr>
      <w:r>
        <w:t xml:space="preserve">               Valentina Delač</w:t>
      </w:r>
    </w:p>
    <w:p w:rsidRDefault="006C2BC2" w:rsidP="00064ACD" w:rsidR="001A1120" w:rsidRPr="001A1120">
      <w:pPr>
        <w:pStyle w:val="Odlomakpopisa"/>
      </w:pPr>
      <w:r>
        <w:t xml:space="preserve"> 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1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637C85">
      <w:rPr>
        <w:lang w:val="pt-BR"/>
      </w:rPr>
      <w:t>322</w:t>
    </w:r>
    <w:r w:rsidR="00B977E1">
      <w:rPr>
        <w:lang w:val="pt-BR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64ACD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2048C5"/>
    <w:rsid w:val="00222021"/>
    <w:rsid w:val="00223552"/>
    <w:rsid w:val="00232160"/>
    <w:rsid w:val="00271A77"/>
    <w:rsid w:val="00274521"/>
    <w:rsid w:val="00276268"/>
    <w:rsid w:val="002812CE"/>
    <w:rsid w:val="00290632"/>
    <w:rsid w:val="002944F0"/>
    <w:rsid w:val="002A3116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4985"/>
    <w:rsid w:val="003B6F27"/>
    <w:rsid w:val="003E1A3E"/>
    <w:rsid w:val="003F129D"/>
    <w:rsid w:val="004242B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0838"/>
    <w:rsid w:val="00633709"/>
    <w:rsid w:val="00637C85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BC2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7F9E"/>
    <w:rsid w:val="00A12C3D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5AC0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2997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1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1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1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1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1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1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1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1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79DAA-A49B-4DEE-8866-384586595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733</properties:Words>
  <properties:Characters>4161</properties:Characters>
  <properties:Lines>113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2016-10-17T12:31:00Z</dcterms:created>
  <dc:creator>BISERKA CALIC</dc:creator>
  <cp:lastModifiedBy>Valentina Delač</cp:lastModifiedBy>
  <cp:lastPrinted>2016-10-17T12:31:00Z</cp:lastPrinted>
  <dcterms:modified xmlns:xsi="http://www.w3.org/2001/XMLSchema-instance" xsi:type="dcterms:W3CDTF">2016-10-18T07:26:00Z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