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e516" w14:paraId="a1ce516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CB73F9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A97119">
        <w:t>209</w:t>
      </w:r>
      <w:r w:rsidR="006B37E2">
        <w:t xml:space="preserve">/17-3              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</w:t>
      </w:r>
      <w:r w:rsidR="00AD3A88">
        <w:t>Financijske agencije OIB 85821130368, Regionalni centar Zagreb Podružnica Zagreb, Trg svibanjskih žrtava 1995. 1</w:t>
      </w:r>
      <w:r w:rsidR="00F74846">
        <w:t xml:space="preserve">, </w:t>
      </w:r>
      <w:r>
        <w:t xml:space="preserve">za pokretanje skraćenog stečajnog postupka nad dužnikom </w:t>
      </w:r>
      <w:r w:rsidR="00A97119" w:rsidRPr="00A97119">
        <w:t>IN-DAST d.o.o.</w:t>
      </w:r>
      <w:r w:rsidR="00A97119">
        <w:t xml:space="preserve"> Zagreb, Božidara </w:t>
      </w:r>
      <w:proofErr w:type="spellStart"/>
      <w:r w:rsidR="00A97119">
        <w:t>Magovca</w:t>
      </w:r>
      <w:proofErr w:type="spellEnd"/>
      <w:r w:rsidR="00A97119">
        <w:t xml:space="preserve"> 81, OIB </w:t>
      </w:r>
      <w:r w:rsidR="00B17040" w:rsidRPr="00B17040">
        <w:t>64742081663</w:t>
      </w:r>
      <w:r w:rsidR="00B17040">
        <w:t xml:space="preserve">, MBS </w:t>
      </w:r>
      <w:r w:rsidR="00B17040" w:rsidRPr="00B17040">
        <w:t>080280371</w:t>
      </w:r>
      <w:r w:rsidR="00F82776">
        <w:t xml:space="preserve">,  </w:t>
      </w:r>
      <w:r>
        <w:t>temeljem članka 430. Stečajnog zakona („Narodne novine“ 71/15</w:t>
      </w:r>
      <w:r w:rsidR="00F74846">
        <w:t>.</w:t>
      </w:r>
      <w:r>
        <w:t xml:space="preserve">), dana </w:t>
      </w:r>
      <w:r w:rsidR="00D160C8">
        <w:t>7</w:t>
      </w:r>
      <w:r w:rsidR="003F7415">
        <w:t>. veljače 2017.</w:t>
      </w:r>
      <w:r>
        <w:t xml:space="preserve">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985772">
      <w:pPr>
        <w:ind w:left="708"/>
        <w:jc w:val="both"/>
      </w:pPr>
      <w:r>
        <w:rPr>
          <w:bCs/>
        </w:rPr>
        <w:t>I Utvrđuje se da ukupni iznos evidentiranog duga dužnika</w:t>
      </w:r>
      <w:r w:rsidR="003F7415">
        <w:rPr>
          <w:bCs/>
        </w:rPr>
        <w:t xml:space="preserve"> </w:t>
      </w:r>
      <w:r w:rsidR="00B17040">
        <w:t xml:space="preserve">IN-DAST d.o.o. Zagreb, Božidara </w:t>
      </w:r>
      <w:proofErr w:type="spellStart"/>
      <w:r w:rsidR="00B17040">
        <w:t>Magovca</w:t>
      </w:r>
      <w:proofErr w:type="spellEnd"/>
      <w:r w:rsidR="00B17040">
        <w:t xml:space="preserve"> 81, OIB 64742081663, MBS 080280371</w:t>
      </w:r>
      <w:r w:rsidR="00176A0E">
        <w:t xml:space="preserve">, iznosi 197.581,17 kn. </w:t>
      </w:r>
    </w:p>
    <w:p w:rsidRDefault="00176A0E" w:rsidP="00D641DA" w:rsidR="00176A0E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523597">
        <w:t xml:space="preserve">Jadranka Stojan, OIB 63759165456, Zagreb, Božidara </w:t>
      </w:r>
      <w:proofErr w:type="spellStart"/>
      <w:r w:rsidR="00523597">
        <w:t>Magovca</w:t>
      </w:r>
      <w:proofErr w:type="spellEnd"/>
      <w:r w:rsidR="00523597">
        <w:t xml:space="preserve"> 81 d</w:t>
      </w:r>
      <w:r w:rsidRPr="00C24B5B">
        <w:t>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523597">
        <w:t>209</w:t>
      </w:r>
      <w:r w:rsidR="00127F97">
        <w:t>-17</w:t>
      </w:r>
      <w:r>
        <w:t xml:space="preserve">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D160C8">
        <w:t>7</w:t>
      </w:r>
      <w:r w:rsidR="00E55BA2">
        <w:t xml:space="preserve">. veljače 2017.   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562797">
        <w:t>1</w:t>
      </w:r>
      <w:r w:rsidR="00127F97">
        <w:t xml:space="preserve">0.4.  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C0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792F"/>
    <w:rsid w:val="00143158"/>
    <w:rsid w:val="001437B2"/>
    <w:rsid w:val="001502BA"/>
    <w:rsid w:val="0015191D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55A02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3F7415"/>
    <w:rsid w:val="00401754"/>
    <w:rsid w:val="0040532D"/>
    <w:rsid w:val="00407F19"/>
    <w:rsid w:val="0041181F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A7A1D"/>
    <w:rsid w:val="005B1166"/>
    <w:rsid w:val="005B172A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789"/>
    <w:rsid w:val="00707753"/>
    <w:rsid w:val="00710B8B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6058"/>
    <w:rsid w:val="008B7326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4197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7B53"/>
    <w:rsid w:val="00AC5F02"/>
    <w:rsid w:val="00AD0489"/>
    <w:rsid w:val="00AD3A88"/>
    <w:rsid w:val="00AE3F93"/>
    <w:rsid w:val="00AE484A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D0675"/>
    <w:rsid w:val="00CD11A9"/>
    <w:rsid w:val="00CE0D76"/>
    <w:rsid w:val="00CE0EE4"/>
    <w:rsid w:val="00CE348E"/>
    <w:rsid w:val="00CE6EE2"/>
    <w:rsid w:val="00CF013A"/>
    <w:rsid w:val="00CF34A2"/>
    <w:rsid w:val="00CF3C92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C5D72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1F62"/>
    <w:rsid w:val="00E337B4"/>
    <w:rsid w:val="00E35F70"/>
    <w:rsid w:val="00E36B4C"/>
    <w:rsid w:val="00E509F2"/>
    <w:rsid w:val="00E52825"/>
    <w:rsid w:val="00E55BA2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1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7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7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7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7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1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7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7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7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7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St-209/2017</izvorni_sadrzaj>
    <derivirana_varijabla naziv="DomainObject.Predmet.OznakaBroj_1">St-209/2017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IN-DAST d.o.o.</izvorni_sadrzaj>
    <derivirana_varijabla naziv="DomainObject.Predmet.ProtustrankaFormated_1">  IN-DAST d.o.o.</derivirana_varijabla>
  </DomainObject.Predmet.ProtustrankaFormated>
  <DomainObject.Predmet.ProtustrankaFormatedOIB>
    <izvorni_sadrzaj>  IN-DAST d.o.o., OIB 64742081663</izvorni_sadrzaj>
    <derivirana_varijabla naziv="DomainObject.Predmet.ProtustrankaFormatedOIB_1">  IN-DAST d.o.o., OIB 64742081663</derivirana_varijabla>
  </DomainObject.Predmet.ProtustrankaFormatedOIB>
  <DomainObject.Predmet.ProtustrankaFormatedWithAdress>
    <izvorni_sadrzaj> IN-DAST d.o.o., Božidara Magovca 81, 10000 Zagreb</izvorni_sadrzaj>
    <derivirana_varijabla naziv="DomainObject.Predmet.ProtustrankaFormatedWithAdress_1"> IN-DAST d.o.o., Božidara Magovca 81, 10000 Zagreb</derivirana_varijabla>
  </DomainObject.Predmet.ProtustrankaFormatedWithAdress>
  <DomainObject.Predmet.ProtustrankaFormatedWithAdressOIB>
    <izvorni_sadrzaj> IN-DAST d.o.o., OIB 64742081663, Božidara Magovca 81, 10000 Zagreb</izvorni_sadrzaj>
    <derivirana_varijabla naziv="DomainObject.Predmet.ProtustrankaFormatedWithAdressOIB_1"> IN-DAST d.o.o., OIB 64742081663, Božidara Magovca 81, 10000 Zagreb</derivirana_varijabla>
  </DomainObject.Predmet.ProtustrankaFormatedWithAdressOIB>
  <DomainObject.Predmet.ProtustrankaWithAdress>
    <izvorni_sadrzaj>IN-DAST d.o.o. Božidara Magovca 81, 10000 Zagreb</izvorni_sadrzaj>
    <derivirana_varijabla naziv="DomainObject.Predmet.ProtustrankaWithAdress_1">IN-DAST d.o.o. Božidara Magovca 81, 10000 Zagreb</derivirana_varijabla>
  </DomainObject.Predmet.ProtustrankaWithAdress>
  <DomainObject.Predmet.ProtustrankaWithAdressOIB>
    <izvorni_sadrzaj>IN-DAST d.o.o., OIB 64742081663, Božidara Magovca 81, 10000 Zagreb</izvorni_sadrzaj>
    <derivirana_varijabla naziv="DomainObject.Predmet.ProtustrankaWithAdressOIB_1">IN-DAST d.o.o., OIB 64742081663, Božidara Magovca 81, 10000 Zagreb</derivirana_varijabla>
  </DomainObject.Predmet.ProtustrankaWithAdressOIB>
  <DomainObject.Predmet.ProtustrankaNazivFormated>
    <izvorni_sadrzaj>IN-DAST d.o.o.</izvorni_sadrzaj>
    <derivirana_varijabla naziv="DomainObject.Predmet.ProtustrankaNazivFormated_1">IN-DAST d.o.o.</derivirana_varijabla>
  </DomainObject.Predmet.ProtustrankaNazivFormated>
  <DomainObject.Predmet.ProtustrankaNazivFormatedOIB>
    <izvorni_sadrzaj>IN-DAST d.o.o., OIB 64742081663</izvorni_sadrzaj>
    <derivirana_varijabla naziv="DomainObject.Predmet.ProtustrankaNazivFormatedOIB_1">IN-DAST d.o.o., OIB 64742081663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IN-DAST d.o.o.</item>
    </izvorni_sadrzaj>
    <derivirana_varijabla naziv="DomainObject.Predmet.ProtuStrankaListFormated_1">
      <item>IN-DAST d.o.o.</item>
    </derivirana_varijabla>
  </DomainObject.Predmet.ProtuStrankaListFormated>
  <DomainObject.Predmet.ProtuStrankaListFormatedOIB>
    <izvorni_sadrzaj>
      <item>IN-DAST d.o.o., OIB 64742081663</item>
    </izvorni_sadrzaj>
    <derivirana_varijabla naziv="DomainObject.Predmet.ProtuStrankaListFormatedOIB_1">
      <item>IN-DAST d.o.o., OIB 64742081663</item>
    </derivirana_varijabla>
  </DomainObject.Predmet.ProtuStrankaListFormatedOIB>
  <DomainObject.Predmet.ProtuStrankaListFormatedWithAdress>
    <izvorni_sadrzaj>
      <item>IN-DAST d.o.o., Božidara Magovca 81, 10000 Zagreb</item>
    </izvorni_sadrzaj>
    <derivirana_varijabla naziv="DomainObject.Predmet.ProtuStrankaListFormatedWithAdress_1">
      <item>IN-DAST d.o.o., Božidara Magovca 81, 10000 Zagreb</item>
    </derivirana_varijabla>
  </DomainObject.Predmet.ProtuStrankaListFormatedWithAdress>
  <DomainObject.Predmet.ProtuStrankaListFormatedWithAdressOIB>
    <izvorni_sadrzaj>
      <item>IN-DAST d.o.o., OIB 64742081663, Božidara Magovca 81, 10000 Zagreb</item>
    </izvorni_sadrzaj>
    <derivirana_varijabla naziv="DomainObject.Predmet.ProtuStrankaListFormatedWithAdressOIB_1">
      <item>IN-DAST d.o.o., OIB 64742081663, Božidara Magovca 81, 10000 Zagreb</item>
    </derivirana_varijabla>
  </DomainObject.Predmet.ProtuStrankaListFormatedWithAdressOIB>
  <DomainObject.Predmet.ProtuStrankaListNazivFormated>
    <izvorni_sadrzaj>
      <item>IN-DAST d.o.o.</item>
    </izvorni_sadrzaj>
    <derivirana_varijabla naziv="DomainObject.Predmet.ProtuStrankaListNazivFormated_1">
      <item>IN-DAST d.o.o.</item>
    </derivirana_varijabla>
  </DomainObject.Predmet.ProtuStrankaListNazivFormated>
  <DomainObject.Predmet.ProtuStrankaListNazivFormatedOIB>
    <izvorni_sadrzaj>
      <item>IN-DAST d.o.o., OIB 64742081663</item>
    </izvorni_sadrzaj>
    <derivirana_varijabla naziv="DomainObject.Predmet.ProtuStrankaListNazivFormatedOIB_1">
      <item>IN-DAST d.o.o., OIB 64742081663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IN-DAST d.o.o.</izvorni_sadrzaj>
    <derivirana_varijabla naziv="DomainObject.Predmet.ProtustrankaIDrugi_1">IN-DAST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IN-DAST d.o.o., OIB 64742081663, Božidara Magovca 81, 10000 Zagreb</izvorni_sadrzaj>
    <derivirana_varijabla naziv="DomainObject.Predmet.ProtustrankaIDrugiAdressOIB_1">IN-DAST d.o.o., OIB 64742081663, Božidara Magovca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IN-DAST d.o.o.</item>
      <item>FINA Regionalni centar Zagreb</item>
    </izvorni_sadrzaj>
    <derivirana_varijabla naziv="DomainObject.Predmet.SudioniciListNaziv_1">
      <item>IN-DAST d.o.o.</item>
      <item>FINA Regionalni centar Zagreb</item>
    </derivirana_varijabla>
  </DomainObject.Predmet.SudioniciListNaziv>
  <DomainObject.Predmet.SudioniciListAdressOIB>
    <izvorni_sadrzaj>
      <item>IN-DAST d.o.o., OIB 64742081663, Božidara Magovca 81,10000 Zagreb</item>
      <item>FINA Regionalni centar Zagreb, OIB 85821130368, Trg svibanjskih žrtava 1995. br. 1,10000 Zagreb</item>
    </izvorni_sadrzaj>
    <derivirana_varijabla naziv="DomainObject.Predmet.SudioniciListAdressOIB_1">
      <item>IN-DAST d.o.o., OIB 64742081663, Božidara Magovca 81,10000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64742081663</item>
      <item>, OIB 85821130368</item>
    </izvorni_sadrzaj>
    <derivirana_varijabla naziv="DomainObject.Predmet.SudioniciListNazivOIB_1">
      <item>, OIB 64742081663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1945</properties:Characters>
  <properties:Lines>49</properties:Lines>
  <properties:Paragraphs>15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2017-02-07T06:56:00Z</cp:lastPrinted>
  <dcterms:modified xmlns:xsi="http://www.w3.org/2001/XMLSchema-instance" xsi:type="dcterms:W3CDTF">2017-02-07T08:49:00Z</dcterms:modified>
  <cp:revision>15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