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4aef" w14:paraId="cad4aef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  <w:r w:rsidR="00F15BC1" w:rsidRPr="00F15BC1">
        <w:t xml:space="preserve"> </w:t>
      </w:r>
      <w:r w:rsidR="00F15BC1">
        <w:t xml:space="preserve">                                                 </w:t>
      </w:r>
      <w:r w:rsidR="00F15BC1" w:rsidRPr="00F15BC1">
        <w:rPr>
          <w:rFonts w:eastAsia="MS Mincho"/>
          <w:bCs/>
        </w:rPr>
        <w:t>Poslovni broj  7 St-100/2018-13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6D2503" w:rsidP="006D2503" w:rsidR="00283C85">
      <w:pPr>
        <w:ind w:firstLine="708"/>
        <w:jc w:val="both"/>
      </w:pPr>
      <w:r w:rsidRPr="006D2503">
        <w:t>Trgovački sud u Rijeci, po sucu Liljani Ugrin, kao sucu pojedincu u stečajnom predmetu</w:t>
      </w:r>
      <w:r w:rsidR="004A11B5">
        <w:t xml:space="preserve"> </w:t>
      </w:r>
      <w:r w:rsidRPr="006D2503">
        <w:t>odlučujući o pri</w:t>
      </w:r>
      <w:r w:rsidR="00F15BC1">
        <w:t xml:space="preserve">jedlogu Financijske agencije (OIB 85821130368) </w:t>
      </w:r>
      <w:r w:rsidRPr="006D2503">
        <w:t xml:space="preserve">za otvaranje stečajnog postupka nad dužnikom RV EXCLUSIVE jednostavno društvo s ograničenom odgovornošću za graditeljstvo, trgovinu i usluge </w:t>
      </w:r>
      <w:r w:rsidR="00F15BC1">
        <w:t>Rijeka, Andrije Peruča 10 (MBS 040369251 – OIB 67143998406</w:t>
      </w:r>
      <w:r w:rsidRPr="006D2503">
        <w:t>)</w:t>
      </w:r>
      <w:r>
        <w:t xml:space="preserve"> dana 11. lipnja 2018.</w:t>
      </w:r>
    </w:p>
    <w:p w:rsidRDefault="006D2503" w:rsidP="006D2503" w:rsidR="006D2503">
      <w:pPr>
        <w:ind w:firstLine="708"/>
        <w:jc w:val="both"/>
      </w:pPr>
    </w:p>
    <w:p w:rsidRDefault="006D2503" w:rsidP="006D2503" w:rsidR="006D2503">
      <w:pPr>
        <w:ind w:firstLine="708"/>
        <w:jc w:val="both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6D2503" w:rsidRPr="006D2503">
        <w:t>RV EXCLUSIVE jednostavno društvo s ograničenom odgovornošću za graditeljstvo, trgovinu i usl</w:t>
      </w:r>
      <w:r w:rsidR="00F15BC1">
        <w:t>uge Rijeka, Andrije Peruča 10 (MBS 040369251 – OIB 67143998406</w:t>
      </w:r>
      <w:r w:rsidR="006D2503" w:rsidRPr="006D2503">
        <w:t>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283C85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283C85">
        <w:rPr>
          <w:bCs/>
        </w:rPr>
        <w:t>Ročište određeno za dan 1</w:t>
      </w:r>
      <w:r w:rsidR="006D2503">
        <w:rPr>
          <w:bCs/>
        </w:rPr>
        <w:t>3</w:t>
      </w:r>
      <w:r w:rsidR="006D2503">
        <w:t>. lipnja 2018</w:t>
      </w:r>
      <w:r w:rsidR="00283C85">
        <w:rPr>
          <w:bCs/>
        </w:rPr>
        <w:t xml:space="preserve">. u </w:t>
      </w:r>
      <w:r w:rsidR="006D2503">
        <w:rPr>
          <w:bCs/>
        </w:rPr>
        <w:t>11</w:t>
      </w:r>
      <w:r w:rsidR="00283C85">
        <w:rPr>
          <w:bCs/>
        </w:rPr>
        <w:t>,00 sati se neće održati.</w:t>
      </w:r>
    </w:p>
    <w:p w:rsidRDefault="00283C85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C275AE" w:rsidP="00BB7A65" w:rsidR="00C275AE" w:rsidRPr="00B51854">
      <w:pPr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6D2503" w:rsidP="00C275AE" w:rsidR="006D2503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6D2503">
        <w:rPr>
          <w:bCs/>
        </w:rPr>
        <w:t>100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6D2503">
        <w:rPr>
          <w:bCs/>
        </w:rPr>
        <w:t>1</w:t>
      </w:r>
      <w:r w:rsidR="00283C85">
        <w:rPr>
          <w:bCs/>
        </w:rPr>
        <w:t xml:space="preserve">2. veljače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283C85" w:rsidP="00283C85" w:rsidR="006D2503">
      <w:pPr>
        <w:autoSpaceDE w:val="false"/>
        <w:autoSpaceDN w:val="false"/>
        <w:adjustRightInd w:val="false"/>
        <w:ind w:firstLine="705"/>
        <w:jc w:val="both"/>
      </w:pPr>
      <w:r>
        <w:t xml:space="preserve">Tijekom daljnjeg postupka </w:t>
      </w:r>
      <w:r w:rsidR="006D2503">
        <w:t>dužnik je dana 6. lipnja 2018. dostavio sudu Potvrdu Financijske agencije</w:t>
      </w:r>
      <w:r w:rsidR="004A11B5">
        <w:t xml:space="preserve">. </w:t>
      </w:r>
      <w:r w:rsidR="006D2503">
        <w:t xml:space="preserve"> </w:t>
      </w:r>
    </w:p>
    <w:p w:rsidRDefault="006D2503" w:rsidP="006D2503" w:rsidR="006D2503">
      <w:pPr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 xml:space="preserve">(„Narodne novine” br. 71/15, </w:t>
      </w:r>
      <w:r w:rsidR="00975AB0">
        <w:rPr>
          <w:bCs/>
        </w:rPr>
        <w:t xml:space="preserve">104/17 </w:t>
      </w:r>
      <w:r w:rsidRPr="005A3EFA">
        <w:rPr>
          <w:bCs/>
        </w:rPr>
        <w:t>u daljnjem tekstu SZ )</w:t>
      </w:r>
      <w:r>
        <w:rPr>
          <w:bCs/>
        </w:rPr>
        <w:t xml:space="preserve"> propisano je da će sud ako do </w:t>
      </w:r>
      <w:r w:rsidRPr="004A4D8B">
        <w:rPr>
          <w:color w:val="000000"/>
        </w:rPr>
        <w:t xml:space="preserve">završetka prethodnoga postupka </w:t>
      </w:r>
      <w:r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>
        <w:rPr>
          <w:color w:val="000000"/>
        </w:rPr>
        <w:t xml:space="preserve">. Troškove </w:t>
      </w:r>
      <w:r w:rsidRPr="00FF6BCF">
        <w:rPr>
          <w:color w:val="000000"/>
        </w:rPr>
        <w:t xml:space="preserve">provedenoga postupka u tom </w:t>
      </w:r>
      <w:r>
        <w:rPr>
          <w:color w:val="000000"/>
        </w:rPr>
        <w:t xml:space="preserve">je </w:t>
      </w:r>
      <w:r w:rsidRPr="00FF6BCF">
        <w:rPr>
          <w:color w:val="000000"/>
        </w:rPr>
        <w:t>slučaju dužan naknaditi dužnik.</w:t>
      </w:r>
    </w:p>
    <w:p w:rsidRDefault="004A11B5" w:rsidP="006D2503" w:rsidR="004A11B5">
      <w:pPr>
        <w:pStyle w:val="Bezproreda"/>
        <w:ind w:firstLine="705"/>
        <w:jc w:val="both"/>
        <w:rPr>
          <w:color w:val="000000"/>
        </w:rPr>
      </w:pPr>
      <w:r>
        <w:t xml:space="preserve">Sud je iz navedene </w:t>
      </w:r>
      <w:r w:rsidR="006D2503">
        <w:t>Potvrde Financijske agencije od 5. lipnja 2018. Klasa: 120-11/18-0</w:t>
      </w:r>
      <w:r w:rsidR="00F15BC1">
        <w:t>1/17 Ur.broj: 08-4031-18-2357 (list 20 spisa</w:t>
      </w:r>
      <w:r w:rsidR="006D2503">
        <w:t>) utvr</w:t>
      </w:r>
      <w:r>
        <w:t xml:space="preserve">dio </w:t>
      </w:r>
      <w:r w:rsidR="006D2503">
        <w:t xml:space="preserve">da je dužnik </w:t>
      </w:r>
      <w:r>
        <w:t xml:space="preserve">tijekom prethodnog postupka </w:t>
      </w:r>
      <w:r w:rsidR="006D2503" w:rsidRPr="004A4D8B">
        <w:rPr>
          <w:color w:val="000000"/>
        </w:rPr>
        <w:t>posta</w:t>
      </w:r>
      <w:r w:rsidR="006D2503">
        <w:rPr>
          <w:color w:val="000000"/>
        </w:rPr>
        <w:t>o</w:t>
      </w:r>
      <w:r w:rsidR="006D2503" w:rsidRPr="004A4D8B">
        <w:rPr>
          <w:color w:val="000000"/>
        </w:rPr>
        <w:t xml:space="preserve"> sposoban za plaćanje</w:t>
      </w:r>
      <w:r>
        <w:rPr>
          <w:color w:val="000000"/>
        </w:rPr>
        <w:t>.</w:t>
      </w:r>
    </w:p>
    <w:p w:rsidRDefault="00975AB0" w:rsidP="006D2503" w:rsidR="00D2671A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lastRenderedPageBreak/>
        <w:t>Sud nije naložio dužniku plaćanje t</w:t>
      </w:r>
      <w:r w:rsidR="00D2671A">
        <w:rPr>
          <w:color w:val="000000"/>
        </w:rPr>
        <w:t>roškov</w:t>
      </w:r>
      <w:r>
        <w:rPr>
          <w:color w:val="000000"/>
        </w:rPr>
        <w:t>a</w:t>
      </w:r>
      <w:r w:rsidR="00D2671A">
        <w:rPr>
          <w:color w:val="000000"/>
        </w:rPr>
        <w:t xml:space="preserve"> postupka u iznosu od 1.175,00 kn</w:t>
      </w:r>
      <w:r>
        <w:rPr>
          <w:color w:val="000000"/>
        </w:rPr>
        <w:t xml:space="preserve">, budući će isti biti </w:t>
      </w:r>
      <w:r w:rsidR="00D2671A">
        <w:rPr>
          <w:color w:val="000000"/>
        </w:rPr>
        <w:t>podmir</w:t>
      </w:r>
      <w:r>
        <w:rPr>
          <w:color w:val="000000"/>
        </w:rPr>
        <w:t xml:space="preserve">eni </w:t>
      </w:r>
      <w:r w:rsidR="00D2671A">
        <w:rPr>
          <w:color w:val="000000"/>
        </w:rPr>
        <w:t xml:space="preserve">iz predujma na uplatu koje je pozvana osoba </w:t>
      </w:r>
      <w:r w:rsidR="00D2671A" w:rsidRPr="00D2671A">
        <w:rPr>
          <w:color w:val="000000"/>
        </w:rPr>
        <w:t>ovlašten</w:t>
      </w:r>
      <w:r w:rsidR="00D2671A">
        <w:rPr>
          <w:color w:val="000000"/>
        </w:rPr>
        <w:t>a</w:t>
      </w:r>
      <w:r w:rsidR="00D2671A" w:rsidRPr="00D2671A">
        <w:rPr>
          <w:color w:val="000000"/>
        </w:rPr>
        <w:t xml:space="preserve"> za zastupanje dužnika</w:t>
      </w:r>
      <w:r w:rsidR="00D2671A">
        <w:rPr>
          <w:color w:val="000000"/>
        </w:rPr>
        <w:t>.</w:t>
      </w:r>
    </w:p>
    <w:p w:rsidRDefault="00283C85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Stoga je valjalo primjenom odredbe članka </w:t>
      </w:r>
      <w:r w:rsidR="00D44EE0">
        <w:rPr>
          <w:bCs/>
        </w:rPr>
        <w:t xml:space="preserve">128. stavak 9. Stečajnog zakona </w:t>
      </w:r>
      <w:r w:rsidR="00D44EE0" w:rsidRPr="005A3EFA">
        <w:rPr>
          <w:bCs/>
        </w:rPr>
        <w:t xml:space="preserve">(„Narodne novine” br. 71/15, </w:t>
      </w:r>
      <w:r w:rsidR="00FD66F7">
        <w:rPr>
          <w:bCs/>
        </w:rPr>
        <w:t xml:space="preserve">104/17 </w:t>
      </w:r>
      <w:r w:rsidR="00F15BC1">
        <w:rPr>
          <w:bCs/>
        </w:rPr>
        <w:t>u daljnjem tekstu SZ</w:t>
      </w:r>
      <w:r w:rsidR="00D44EE0" w:rsidRPr="005A3EFA">
        <w:rPr>
          <w:bCs/>
        </w:rPr>
        <w:t>)</w:t>
      </w:r>
      <w:r w:rsidR="00D44EE0">
        <w:rPr>
          <w:bCs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 w:rsidRPr="00D44EE0">
        <w:rPr>
          <w:color w:val="000000"/>
        </w:rPr>
        <w:t xml:space="preserve">odlučiti kao </w:t>
      </w:r>
      <w:r w:rsidR="004A11B5">
        <w:rPr>
          <w:color w:val="000000"/>
        </w:rPr>
        <w:t xml:space="preserve">u izreci ovog rješenja. </w:t>
      </w:r>
    </w:p>
    <w:p w:rsidRDefault="004A11B5" w:rsidP="00FD66F7" w:rsidR="004A11B5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6E721F" w:rsidP="00D2671A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4A11B5">
        <w:t>od 11. lipnja 2018.</w:t>
      </w:r>
    </w:p>
    <w:p w:rsidRDefault="00FC3477" w:rsidP="00C275AE" w:rsidR="00FC3477" w:rsidRPr="00B51854">
      <w:pPr>
        <w:jc w:val="center"/>
      </w:pPr>
    </w:p>
    <w:p w:rsidRDefault="00C275AE" w:rsidP="00F15BC1" w:rsidR="00FC3477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7C3988">
        <w:t xml:space="preserve">Liljana Ugrin, v. r.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D2671A" w:rsidP="00C275AE" w:rsidR="00D2671A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P="007C3988" w:rsidR="000A5CAD">
      <w:pPr>
        <w:jc w:val="right"/>
      </w:pPr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  <w:r w:rsidR="007C3988">
        <w:t>Za točnost otpravka-ovlašteni službenik</w:t>
      </w:r>
    </w:p>
    <w:p w:rsidRDefault="007C3988" w:rsidP="007C3988" w:rsidR="007C3988" w:rsidRPr="00B51854">
      <w:pPr>
        <w:jc w:val="center"/>
      </w:pPr>
      <w:r>
        <w:t xml:space="preserve">                                                                                        Adriana Zurak</w:t>
      </w:r>
    </w:p>
    <w:sectPr w:rsidSect="00F15BC1" w:rsidR="007C3988" w:rsidRPr="00B518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B33" w:rsidP="00C45BBA" w:rsidR="006E1B33">
      <w:r>
        <w:separator/>
      </w:r>
    </w:p>
  </w:endnote>
  <w:endnote w:id="0" w:type="continuationSeparator">
    <w:p w:rsidRDefault="006E1B33" w:rsidP="00C45BBA" w:rsidR="006E1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BC1" w:rsidR="00F15B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7004781"/>
      <w:docPartObj>
        <w:docPartGallery w:val="Page Numbers (Bottom of Page)"/>
        <w:docPartUnique/>
      </w:docPartObj>
    </w:sdtPr>
    <w:sdtEndPr/>
    <w:sdtContent>
      <w:p w:rsidRDefault="00F15BC1" w:rsidR="00F15B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510">
          <w:rPr>
            <w:noProof/>
          </w:rPr>
          <w:t>2</w:t>
        </w:r>
        <w:r>
          <w:fldChar w:fldCharType="end"/>
        </w:r>
      </w:p>
    </w:sdtContent>
  </w:sdt>
  <w:p w:rsidRDefault="00F15BC1" w:rsidR="00F15BC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BC1" w:rsidR="00F15B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B33" w:rsidP="00C45BBA" w:rsidR="006E1B33">
      <w:r>
        <w:separator/>
      </w:r>
    </w:p>
  </w:footnote>
  <w:footnote w:id="0" w:type="continuationSeparator">
    <w:p w:rsidRDefault="006E1B33" w:rsidP="00C45BBA" w:rsidR="006E1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BC1" w:rsidR="00F15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C85" w:rsidP="00601814" w:rsidR="00601814" w:rsidRPr="00A15F9E">
    <w:pPr>
      <w:jc w:val="right"/>
    </w:pPr>
    <w:r w:rsidRPr="00283C85">
      <w:t>Poslovni broj  7 St-</w:t>
    </w:r>
    <w:r w:rsidR="006D2503">
      <w:t>100</w:t>
    </w:r>
    <w:r w:rsidRPr="00283C85">
      <w:t>/2018-</w:t>
    </w:r>
    <w:r w:rsidR="006D2503">
      <w:t>13</w:t>
    </w:r>
  </w:p>
  <w:p w:rsidRDefault="00C45BBA" w:rsidP="00601814" w:rsidR="00C45BBA" w:rsidRPr="0060181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BC1" w:rsidR="00F15BC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A11B5"/>
    <w:rsid w:val="004B6DF4"/>
    <w:rsid w:val="004B701E"/>
    <w:rsid w:val="004C6081"/>
    <w:rsid w:val="004F78B7"/>
    <w:rsid w:val="0050576E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2503"/>
    <w:rsid w:val="006D3BD5"/>
    <w:rsid w:val="006D6800"/>
    <w:rsid w:val="006E1B33"/>
    <w:rsid w:val="006E721F"/>
    <w:rsid w:val="007040E5"/>
    <w:rsid w:val="007118C3"/>
    <w:rsid w:val="00721BC1"/>
    <w:rsid w:val="0072436D"/>
    <w:rsid w:val="00747FB5"/>
    <w:rsid w:val="00784765"/>
    <w:rsid w:val="007B3963"/>
    <w:rsid w:val="007C3988"/>
    <w:rsid w:val="0085305D"/>
    <w:rsid w:val="00880AF0"/>
    <w:rsid w:val="008938E3"/>
    <w:rsid w:val="008C17C6"/>
    <w:rsid w:val="00905AD2"/>
    <w:rsid w:val="00942821"/>
    <w:rsid w:val="00964F3A"/>
    <w:rsid w:val="00973406"/>
    <w:rsid w:val="00975AB0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65510"/>
    <w:rsid w:val="00B87866"/>
    <w:rsid w:val="00BB7A65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2671A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15BC1"/>
    <w:rsid w:val="00F231A4"/>
    <w:rsid w:val="00F30230"/>
    <w:rsid w:val="00F37815"/>
    <w:rsid w:val="00F473BD"/>
    <w:rsid w:val="00F62EF3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Obustava prethodnog postupka jer je dužnik izašao iz blokade</izvorni_sadrzaj>
    <derivirana_varijabla naziv="DomainObject.Primjedba_1">Obustava prethodnog postupka jer je dužnik izašao iz blokade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RV EXCLUSIVE j.d.o.o.</izvorni_sadrzaj>
    <derivirana_varijabla naziv="DomainObject.Predmet.ProtustrankaFormated_1">  RV EXCLUSIVE j.d.o.o.</derivirana_varijabla>
  </DomainObject.Predmet.ProtustrankaFormated>
  <DomainObject.Predmet.ProtustrankaFormatedOIB>
    <izvorni_sadrzaj>  RV EXCLUSIVE j.d.o.o., OIB 67143998406</izvorni_sadrzaj>
    <derivirana_varijabla naziv="DomainObject.Predmet.ProtustrankaFormatedOIB_1">  RV EXCLUSIVE j.d.o.o., OIB 67143998406</derivirana_varijabla>
  </DomainObject.Predmet.ProtustrankaFormatedOIB>
  <DomainObject.Predmet.ProtustrankaFormatedWithAdress>
    <izvorni_sadrzaj> RV EXCLUSIVE j.d.o.o., Andrije Peruča 10, 51000 Rijeka</izvorni_sadrzaj>
    <derivirana_varijabla naziv="DomainObject.Predmet.ProtustrankaFormatedWithAdress_1"> RV EXCLUSIVE j.d.o.o., Andrije Peruča 10, 51000 Rijeka</derivirana_varijabla>
  </DomainObject.Predmet.ProtustrankaFormatedWithAdress>
  <DomainObject.Predmet.ProtustrankaFormatedWithAdressOIB>
    <izvorni_sadrzaj> RV EXCLUSIVE j.d.o.o., OIB 67143998406, Andrije Peruča 10, 51000 Rijeka</izvorni_sadrzaj>
    <derivirana_varijabla naziv="DomainObject.Predmet.ProtustrankaFormatedWithAdressOIB_1"> RV EXCLUSIVE j.d.o.o., OIB 67143998406, Andrije Peruča 10, 51000 Rijeka</derivirana_varijabla>
  </DomainObject.Predmet.ProtustrankaFormatedWithAdressOIB>
  <DomainObject.Predmet.ProtustrankaWithAdress>
    <izvorni_sadrzaj>RV EXCLUSIVE j.d.o.o. Andrije Peruča 10, 51000 Rijeka</izvorni_sadrzaj>
    <derivirana_varijabla naziv="DomainObject.Predmet.ProtustrankaWithAdress_1">RV EXCLUSIVE j.d.o.o. Andrije Peruča 10, 51000 Rijeka</derivirana_varijabla>
  </DomainObject.Predmet.ProtustrankaWithAdress>
  <DomainObject.Predmet.ProtustrankaWithAdressOIB>
    <izvorni_sadrzaj>RV EXCLUSIVE j.d.o.o., OIB 67143998406, Andrije Peruča 10, 51000 Rijeka</izvorni_sadrzaj>
    <derivirana_varijabla naziv="DomainObject.Predmet.ProtustrankaWithAdressOIB_1">RV EXCLUSIVE j.d.o.o., OIB 67143998406, Andrije Peruča 10, 51000 Rijeka</derivirana_varijabla>
  </DomainObject.Predmet.ProtustrankaWithAdressOIB>
  <DomainObject.Predmet.ProtustrankaNazivFormated>
    <izvorni_sadrzaj>RV EXCLUSIVE j.d.o.o.</izvorni_sadrzaj>
    <derivirana_varijabla naziv="DomainObject.Predmet.ProtustrankaNazivFormated_1">RV EXCLUSIVE j.d.o.o.</derivirana_varijabla>
  </DomainObject.Predmet.ProtustrankaNazivFormated>
  <DomainObject.Predmet.ProtustrankaNazivFormatedOIB>
    <izvorni_sadrzaj>RV EXCLUSIVE j.d.o.o., OIB 67143998406</izvorni_sadrzaj>
    <derivirana_varijabla naziv="DomainObject.Predmet.ProtustrankaNazivFormatedOIB_1">RV EXCLUSIVE j.d.o.o., OIB 67143998406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RV EXCLUSIVE j.d.o.o.</item>
    </izvorni_sadrzaj>
    <derivirana_varijabla naziv="DomainObject.Predmet.ProtuStrankaListFormated_1">
      <item>RV EXCLUSIVE j.d.o.o.</item>
    </derivirana_varijabla>
  </DomainObject.Predmet.ProtuStrankaListFormated>
  <DomainObject.Predmet.ProtuStrankaListFormatedOIB>
    <izvorni_sadrzaj>
      <item>RV EXCLUSIVE j.d.o.o., OIB 67143998406</item>
    </izvorni_sadrzaj>
    <derivirana_varijabla naziv="DomainObject.Predmet.ProtuStrankaListFormatedOIB_1">
      <item>RV EXCLUSIVE j.d.o.o., OIB 67143998406</item>
    </derivirana_varijabla>
  </DomainObject.Predmet.ProtuStrankaListFormatedOIB>
  <DomainObject.Predmet.ProtuStrankaListFormatedWithAdress>
    <izvorni_sadrzaj>
      <item>RV EXCLUSIVE j.d.o.o., Andrije Peruča 10, 51000 Rijeka</item>
    </izvorni_sadrzaj>
    <derivirana_varijabla naziv="DomainObject.Predmet.ProtuStrankaListFormatedWithAdress_1">
      <item>RV EXCLUSIVE j.d.o.o., Andrije Peruča 10, 51000 Rijeka</item>
    </derivirana_varijabla>
  </DomainObject.Predmet.ProtuStrankaListFormatedWithAdress>
  <DomainObject.Predmet.ProtuStrankaListFormatedWithAdressOIB>
    <izvorni_sadrzaj>
      <item>RV EXCLUSIVE j.d.o.o., OIB 67143998406, Andrije Peruča 10, 51000 Rijeka</item>
    </izvorni_sadrzaj>
    <derivirana_varijabla naziv="DomainObject.Predmet.ProtuStrankaListFormatedWithAdressOIB_1">
      <item>RV EXCLUSIVE j.d.o.o., OIB 67143998406, Andrije Peruča 10, 51000 Rijeka</item>
    </derivirana_varijabla>
  </DomainObject.Predmet.ProtuStrankaListFormatedWithAdressOIB>
  <DomainObject.Predmet.ProtuStrankaListNazivFormated>
    <izvorni_sadrzaj>
      <item>RV EXCLUSIVE j.d.o.o.</item>
    </izvorni_sadrzaj>
    <derivirana_varijabla naziv="DomainObject.Predmet.ProtuStrankaListNazivFormated_1">
      <item>RV EXCLUSIVE j.d.o.o.</item>
    </derivirana_varijabla>
  </DomainObject.Predmet.ProtuStrankaListNazivFormated>
  <DomainObject.Predmet.ProtuStrankaListNazivFormatedOIB>
    <izvorni_sadrzaj>
      <item>RV EXCLUSIVE j.d.o.o., OIB 67143998406</item>
    </izvorni_sadrzaj>
    <derivirana_varijabla naziv="DomainObject.Predmet.ProtuStrankaListNazivFormatedOIB_1">
      <item>RV EXCLUSIVE j.d.o.o., OIB 67143998406</item>
    </derivirana_varijabla>
  </DomainObject.Predmet.ProtuStrankaListNazivFormatedOIB>
  <DomainObject.Predmet.OstaliListFormated>
    <izvorni_sadrzaj>
      <item>Vesna Radić</item>
    </izvorni_sadrzaj>
    <derivirana_varijabla naziv="DomainObject.Predmet.OstaliListFormated_1">
      <item>Vesna Radić</item>
    </derivirana_varijabla>
  </DomainObject.Predmet.OstaliListFormated>
  <DomainObject.Predmet.OstaliListFormatedOIB>
    <izvorni_sadrzaj>
      <item>Vesna Radić, OIB 75642986011</item>
    </izvorni_sadrzaj>
    <derivirana_varijabla naziv="DomainObject.Predmet.OstaliListFormatedOIB_1">
      <item>Vesna Radić, OIB 75642986011</item>
    </derivirana_varijabla>
  </DomainObject.Predmet.OstaliListFormatedOIB>
  <DomainObject.Predmet.OstaliListFormatedWithAdress>
    <izvorni_sadrzaj>
      <item>Vesna Radić, Andrije Peruča 10, 51000 Rijeka</item>
    </izvorni_sadrzaj>
    <derivirana_varijabla naziv="DomainObject.Predmet.OstaliListFormatedWithAdress_1">
      <item>Vesna Radić, Andrije Peruča 10, 51000 Rijeka</item>
    </derivirana_varijabla>
  </DomainObject.Predmet.OstaliListFormatedWithAdress>
  <DomainObject.Predmet.OstaliListFormatedWithAdressOIB>
    <izvorni_sadrzaj>
      <item>Vesna Radić, OIB 75642986011, Andrije Peruča 10, 51000 Rijeka</item>
    </izvorni_sadrzaj>
    <derivirana_varijabla naziv="DomainObject.Predmet.OstaliListFormatedWithAdressOIB_1">
      <item>Vesna Radić, OIB 75642986011, Andrije Peruča 10, 51000 Rijeka</item>
    </derivirana_varijabla>
  </DomainObject.Predmet.OstaliListFormatedWithAdressOIB>
  <DomainObject.Predmet.OstaliListNazivFormated>
    <izvorni_sadrzaj>
      <item>Vesna Radić</item>
    </izvorni_sadrzaj>
    <derivirana_varijabla naziv="DomainObject.Predmet.OstaliListNazivFormated_1">
      <item>Vesna Radić</item>
    </derivirana_varijabla>
  </DomainObject.Predmet.OstaliListNazivFormated>
  <DomainObject.Predmet.OstaliListNazivFormatedOIB>
    <izvorni_sadrzaj>
      <item>Vesna Radić, OIB 75642986011</item>
    </izvorni_sadrzaj>
    <derivirana_varijabla naziv="DomainObject.Predmet.OstaliListNazivFormatedOIB_1">
      <item>Vesna Radić, OIB 75642986011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RV EXCLUSIVE j.d.o.o.</izvorni_sadrzaj>
    <derivirana_varijabla naziv="DomainObject.Predmet.ProtustrankaIDrugi_1">RV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RV EXCLUSIVE j.d.o.o., OIB 67143998406, Andrije Peruča 10, 51000 Rijeka</izvorni_sadrzaj>
    <derivirana_varijabla naziv="DomainObject.Predmet.ProtustrankaIDrugiAdressOIB_1">RV EXCLUSIVE j.d.o.o., OIB 67143998406, Andrije Peruča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RV EXCLUSIVE j.d.o.o.</item>
      <item>Vesna Radić</item>
    </izvorni_sadrzaj>
    <derivirana_varijabla naziv="DomainObject.Predmet.SudioniciListNaziv_1">
      <item>FINA  Rijeka</item>
      <item>RV EXCLUSIVE j.d.o.o.</item>
      <item>Vesna Radić</item>
    </derivirana_varijabla>
  </DomainObject.Predmet.SudioniciListNaziv>
  <DomainObject.Predmet.SudioniciListAdressOIB>
    <izvorni_sadrzaj>
      <item>FINA  Rijeka, OIB 85821130368, Frana Kurelca 8,51000 Rijeka</item>
      <item>RV EXCLUSIVE j.d.o.o., OIB 67143998406, Andrije Peruča 10,51000 Rijeka</item>
      <item>Vesna Radić, OIB 75642986011, Andrije Peruča 10,51000 Rijeka</item>
    </izvorni_sadrzaj>
    <derivirana_varijabla naziv="DomainObject.Predmet.SudioniciListAdressOIB_1">
      <item>FINA  Rijeka, OIB 85821130368, Frana Kurelca 8,51000 Rijeka</item>
      <item>RV EXCLUSIVE j.d.o.o., OIB 67143998406, Andrije Peruča 10,51000 Rijeka</item>
      <item>Vesna Radić, OIB 75642986011, Andrije Peruča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67143998406</item>
      <item>, OIB 75642986011</item>
    </izvorni_sadrzaj>
    <derivirana_varijabla naziv="DomainObject.Predmet.SudioniciListNazivOIB_1">
      <item>, OIB 85821130368</item>
      <item>, OIB 67143998406</item>
      <item>, OIB 75642986011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CBEEF-95C9-47DE-A9D2-79C4351E6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2059</properties:Characters>
  <properties:Lines>70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2018-06-11T07:04:00Z</dcterms:created>
  <dc:creator>Liljana Ugrin</dc:creator>
  <cp:lastModifiedBy>Elizabet Jovanović</cp:lastModifiedBy>
  <dcterms:modified xmlns:xsi="http://www.w3.org/2001/XMLSchema-instance" xsi:type="dcterms:W3CDTF">2018-06-11T07:19:00Z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(100    18    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