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a03d" w14:paraId="bc7a03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074BF">
        <w:t>5</w:t>
      </w:r>
      <w:r w:rsidR="00CA005C">
        <w:t>3</w:t>
      </w:r>
      <w:r w:rsidR="00397518">
        <w:t>9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A005C">
        <w:t>JULIJA PROJEKT d.o.o., Šibenik, Ulica branitelja domovinskog rata 2D,</w:t>
      </w:r>
      <w:r w:rsidR="00CA005C" w:rsidRPr="007A679F">
        <w:t xml:space="preserve"> OIB: </w:t>
      </w:r>
      <w:r w:rsidR="00CA005C">
        <w:t>36226513596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25B09">
        <w:t>22.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A005C">
        <w:t>JULIJA PROJEKT d.o.o., Šibenik, Ulica branitelja domovinskog rata 2D,</w:t>
      </w:r>
      <w:r w:rsidR="00CA005C" w:rsidRPr="007A679F">
        <w:t xml:space="preserve"> OIB: </w:t>
      </w:r>
      <w:r w:rsidR="00CA005C">
        <w:t>36226513596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072103">
        <w:t>,</w:t>
      </w:r>
      <w:r w:rsidR="00D306B3">
        <w:t>50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072103">
        <w:t>,</w:t>
      </w:r>
      <w:r w:rsidR="00D306B3">
        <w:t>52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A005C">
        <w:t>JULIJA PROJEKT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A005C">
        <w:t>12. travnja 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CA005C">
        <w:t>120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CA005C">
        <w:t>180.906,79</w:t>
      </w:r>
      <w:r w:rsidR="00245588" w:rsidRPr="006A6907">
        <w:t xml:space="preserve"> kun</w:t>
      </w:r>
      <w:r w:rsidR="00CA005C">
        <w:t>a</w:t>
      </w:r>
      <w:r w:rsidR="00673D65" w:rsidRPr="006A6907">
        <w:t xml:space="preserve">, te da ima </w:t>
      </w:r>
      <w:r w:rsidR="00CA005C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F25B09">
        <w:t xml:space="preserve">22.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A005C">
        <w:t>JULIJA PROJEKT d.o.o., Šibenik</w:t>
      </w:r>
      <w:r w:rsidR="00CA005C" w:rsidRPr="00F60CD9">
        <w:t xml:space="preserve"> </w:t>
      </w:r>
      <w:r w:rsidR="0020610B" w:rsidRPr="00F60CD9">
        <w:t>i za član</w:t>
      </w:r>
      <w:r w:rsidR="006D740E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C12684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JULIJANA ČUPIĆ, Drniš, Splitska ulica 50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00311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F074BF">
      <w:t>5</w:t>
    </w:r>
    <w:r w:rsidR="00CA005C">
      <w:t>3</w:t>
    </w:r>
    <w:r w:rsidR="00397518">
      <w:t>9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97518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40E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0311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68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005C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06B3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25B09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0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0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PROJEKT društvo s ograničenom odgovornošću za trgovinu i usluge</izvorni_sadrzaj>
    <derivirana_varijabla naziv="DomainObject.Predmet.ProtustrankaFormated_1">  JULIJA PROJEKT društvo s ograničenom odgovornošću za trgovinu i usluge</derivirana_varijabla>
  </DomainObject.Predmet.ProtustrankaFormated>
  <DomainObject.Predmet.ProtustrankaFormatedOIB>
    <izvorni_sadrzaj>  JULIJA PROJEKT društvo s ograničenom odgovornošću za trgovinu i usluge, OIB 36226513596</izvorni_sadrzaj>
    <derivirana_varijabla naziv="DomainObject.Predmet.ProtustrankaFormatedOIB_1">  JULIJA PROJEKT društvo s ograničenom odgovornošću za trgovinu i usluge, OIB 36226513596</derivirana_varijabla>
  </DomainObject.Predmet.ProtustrankaFormatedOIB>
  <DomainObject.Predmet.ProtustrankaFormatedWithAdress>
    <izvorni_sadrzaj> JULIJA PROJEKT društvo s ograničenom odgovornošću za trgovinu i usluge, Ulica branitelja domovinskog rata 2D, 22000 Šibenik</izvorni_sadrzaj>
    <derivirana_varijabla naziv="DomainObject.Predmet.ProtustrankaFormatedWithAdress_1"> JULIJA PROJEKT društvo s ograničenom odgovornošću za trgovinu i usluge, Ulica branitelja domovinskog rata 2D, 22000 Šibenik</derivirana_varijabla>
  </DomainObject.Predmet.ProtustrankaFormatedWithAdress>
  <DomainObject.Predmet.ProtustrankaFormatedWithAdressOIB>
    <izvorni_sadrzaj> JULIJA PROJEKT društvo s ograničenom odgovornošću za trgovinu i usluge, OIB 36226513596, Ulica branitelja domovinskog rata 2D, 22000 Šibenik</izvorni_sadrzaj>
    <derivirana_varijabla naziv="DomainObject.Predmet.ProtustrankaFormatedWithAdressOIB_1"> JULIJA PROJEKT društvo s ograničenom odgovornošću za trgovinu i usluge, OIB 36226513596, Ulica branitelja domovinskog rata 2D, 22000 Šibenik</derivirana_varijabla>
  </DomainObject.Predmet.ProtustrankaFormatedWithAdressOIB>
  <DomainObject.Predmet.ProtustrankaWithAdress>
    <izvorni_sadrzaj>JULIJA PROJEKT društvo s ograničenom odgovornošću za trgovinu i usluge Ulica branitelja domovinskog rata 2D, 22000 Šibenik</izvorni_sadrzaj>
    <derivirana_varijabla naziv="DomainObject.Predmet.ProtustrankaWithAdress_1">JULIJA PROJEKT društvo s ograničenom odgovornošću za trgovinu i usluge Ulica branitelja domovinskog rata 2D, 22000 Šibenik</derivirana_varijabla>
  </DomainObject.Predmet.ProtustrankaWithAdress>
  <DomainObject.Predmet.ProtustrankaWithAdressOIB>
    <izvorni_sadrzaj>JULIJA PROJEKT društvo s ograničenom odgovornošću za trgovinu i usluge, OIB 36226513596, Ulica branitelja domovinskog rata 2D, 22000 Šibenik</izvorni_sadrzaj>
    <derivirana_varijabla naziv="DomainObject.Predmet.ProtustrankaWithAdressOIB_1">JULIJA PROJEKT društvo s ograničenom odgovornošću za trgovinu i usluge, OIB 36226513596, Ulica branitelja domovinskog rata 2D, 22000 Šibenik</derivirana_varijabla>
  </DomainObject.Predmet.ProtustrankaWithAdressOIB>
  <DomainObject.Predmet.ProtustrankaNazivFormated>
    <izvorni_sadrzaj>JULIJA PROJEKT društvo s ograničenom odgovornošću za trgovinu i usluge</izvorni_sadrzaj>
    <derivirana_varijabla naziv="DomainObject.Predmet.ProtustrankaNazivFormated_1">JULIJA PROJEKT društvo s ograničenom odgovornošću za trgovinu i usluge</derivirana_varijabla>
  </DomainObject.Predmet.ProtustrankaNazivFormated>
  <DomainObject.Predmet.ProtustrankaNazivFormatedOIB>
    <izvorni_sadrzaj>JULIJA PROJEKT društvo s ograničenom odgovornošću za trgovinu i usluge, OIB 36226513596</izvorni_sadrzaj>
    <derivirana_varijabla naziv="DomainObject.Predmet.ProtustrankaNazivFormatedOIB_1">JULIJA PROJEKT društvo s ograničenom odgovornošću za trgovinu i usluge, OIB 36226513596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Lune Marune 1, 22000 Šibenik</izvorni_sadrzaj>
    <derivirana_varijabla naziv="DomainObject.Predmet.StrankaFormatedWithAdress_1"> Fina -Podružnica Šibenik, Perivoj Lune Marune 1, 22000 Šibenik</derivirana_varijabla>
  </DomainObject.Predmet.StrankaFormatedWithAdress>
  <DomainObject.Predmet.StrankaFormatedWithAdressOIB>
    <izvorni_sadrzaj> Fina -Podružnica Šibenik, OIB 85821130368, Perivoj Lune Marune 1, 22000 Šibenik</izvorni_sadrzaj>
    <derivirana_varijabla naziv="DomainObject.Predmet.StrankaFormatedWithAdressOIB_1"> Fina -Podružnica Šibenik, OIB 85821130368, Perivoj Lune Marune 1, 22000 Šibenik</derivirana_varijabla>
  </DomainObject.Predmet.StrankaFormatedWithAdressOIB>
  <DomainObject.Predmet.StrankaWithAdress>
    <izvorni_sadrzaj>Fina -Podružnica Šibenik Perivoj Lune Marune 1,22000 Šibenik</izvorni_sadrzaj>
    <derivirana_varijabla naziv="DomainObject.Predmet.StrankaWithAdress_1">Fina -Podružnica Šibenik Perivoj Lune Marune 1,22000 Šibenik</derivirana_varijabla>
  </DomainObject.Predmet.StrankaWithAdress>
  <DomainObject.Predmet.StrankaWithAdressOIB>
    <izvorni_sadrzaj>Fina -Podružnica Šibenik, OIB 85821130368, Perivoj Lune Marune 1,22000 Šibenik</izvorni_sadrzaj>
    <derivirana_varijabla naziv="DomainObject.Predmet.StrankaWithAdressOIB_1">Fina -Podružnica Šibenik, OIB 85821130368, Perivoj Lune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Lune Marune 1, 22000 Šibenik</item>
    </izvorni_sadrzaj>
    <derivirana_varijabla naziv="DomainObject.Predmet.StrankaListFormatedWithAdress_1">
      <item>Fina -Podružnica Šibenik, Perivoj Lune Marune 1, 22000 Šibenik</item>
    </derivirana_varijabla>
  </DomainObject.Predmet.StrankaListFormatedWithAdress>
  <DomainObject.Predmet.StrankaListFormatedWithAdressOIB>
    <izvorni_sadrzaj>
      <item>Fina -Podružnica Šibenik, OIB 85821130368, Perivoj Lune Marune 1, 22000 Šibenik</item>
    </izvorni_sadrzaj>
    <derivirana_varijabla naziv="DomainObject.Predmet.StrankaListFormatedWithAdressOIB_1">
      <item>Fina -Podružnica Šibenik, OIB 85821130368, Perivoj Lune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JULIJA PROJEKT društvo s ograničenom odgovornošću za trgovinu i usluge</item>
    </izvorni_sadrzaj>
    <derivirana_varijabla naziv="DomainObject.Predmet.ProtuStrankaListFormated_1">
      <item>JULIJA PROJEKT društvo s ograničenom odgovornošću za trgovinu i usluge</item>
    </derivirana_varijabla>
  </DomainObject.Predmet.ProtuStrankaListFormated>
  <DomainObject.Predmet.ProtuStrankaListFormatedOIB>
    <izvorni_sadrzaj>
      <item>JULIJA PROJEKT društvo s ograničenom odgovornošću za trgovinu i usluge, OIB 36226513596</item>
    </izvorni_sadrzaj>
    <derivirana_varijabla naziv="DomainObject.Predmet.ProtuStrankaListFormatedOIB_1">
      <item>JULIJA PROJEKT društvo s ograničenom odgovornošću za trgovinu i usluge, OIB 36226513596</item>
    </derivirana_varijabla>
  </DomainObject.Predmet.ProtuStrankaListFormatedOIB>
  <DomainObject.Predmet.ProtuStrankaListFormatedWithAdress>
    <izvorni_sadrzaj>
      <item>JULIJA PROJEKT društvo s ograničenom odgovornošću za trgovinu i usluge, Ulica branitelja domovinskog rata 2D, 22000 Šibenik</item>
    </izvorni_sadrzaj>
    <derivirana_varijabla naziv="DomainObject.Predmet.ProtuStrankaListFormatedWithAdress_1">
      <item>JULIJA PROJEKT društvo s ograničenom odgovornošću za trgovinu i usluge, Ulica branitelja domovinskog rata 2D, 22000 Šibenik</item>
    </derivirana_varijabla>
  </DomainObject.Predmet.ProtuStrankaListFormatedWithAdress>
  <DomainObject.Predmet.ProtuStrankaListFormatedWithAdressOIB>
    <izvorni_sadrzaj>
      <item>JULIJA PROJEKT društvo s ograničenom odgovornošću za trgovinu i usluge, OIB 36226513596, Ulica branitelja domovinskog rata 2D, 22000 Šibenik</item>
    </izvorni_sadrzaj>
    <derivirana_varijabla naziv="DomainObject.Predmet.ProtuStrankaListFormatedWithAdressOIB_1">
      <item>JULIJA PROJEKT društvo s ograničenom odgovornošću za trgovinu i usluge, OIB 36226513596, Ulica branitelja domovinskog rata 2D, 22000 Šibenik</item>
    </derivirana_varijabla>
  </DomainObject.Predmet.ProtuStrankaListFormatedWithAdressOIB>
  <DomainObject.Predmet.ProtuStrankaListNazivFormated>
    <izvorni_sadrzaj>
      <item>JULIJA PROJEKT društvo s ograničenom odgovornošću za trgovinu i usluge</item>
    </izvorni_sadrzaj>
    <derivirana_varijabla naziv="DomainObject.Predmet.ProtuStrankaListNazivFormated_1">
      <item>JULIJA PROJEKT društvo s ograničenom odgovornošću za trgovinu i usluge</item>
    </derivirana_varijabla>
  </DomainObject.Predmet.ProtuStrankaListNazivFormated>
  <DomainObject.Predmet.ProtuStrankaListNazivFormatedOIB>
    <izvorni_sadrzaj>
      <item>JULIJA PROJEKT društvo s ograničenom odgovornošću za trgovinu i usluge, OIB 36226513596</item>
    </izvorni_sadrzaj>
    <derivirana_varijabla naziv="DomainObject.Predmet.ProtuStrankaListNazivFormatedOIB_1">
      <item>JULIJA PROJEKT društvo s ograničenom odgovornošću za trgovinu i usluge, OIB 36226513596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JULIJA PROJEKT društvo s ograničenom odgovornošću za trgovinu i usluge</izvorni_sadrzaj>
    <derivirana_varijabla naziv="DomainObject.Predmet.ProtustrankaIDrugi_1">JULIJA PROJEKT društvo s ograničenom odgovornošću za trgovinu i usluge</derivirana_varijabla>
  </DomainObject.Predmet.ProtustrankaIDrugi>
  <DomainObject.Predmet.StrankaIDrugiAdressOIB>
    <izvorni_sadrzaj>Fina -Podružnica Šibenik, OIB 85821130368, Perivoj Lune Marune 1, 22000 Šibenik</izvorni_sadrzaj>
    <derivirana_varijabla naziv="DomainObject.Predmet.StrankaIDrugiAdressOIB_1">Fina -Podružnica Šibenik, OIB 85821130368, Perivoj Lune Marune 1, 22000 Šibenik</derivirana_varijabla>
  </DomainObject.Predmet.StrankaIDrugiAdressOIB>
  <DomainObject.Predmet.ProtustrankaIDrugiAdressOIB>
    <izvorni_sadrzaj>JULIJA PROJEKT društvo s ograničenom odgovornošću za trgovinu i usluge, OIB 36226513596, Ulica branitelja domovinskog rata 2D, 22000 Šibenik</izvorni_sadrzaj>
    <derivirana_varijabla naziv="DomainObject.Predmet.ProtustrankaIDrugiAdressOIB_1">JULIJA PROJEKT društvo s ograničenom odgovornošću za trgovinu i usluge, OIB 36226513596, Ulica branitelja domovinskog rata 2D,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JULIJA PROJEKT društvo s ograničenom odgovornošću za trgovinu i usluge</item>
    </izvorni_sadrzaj>
    <derivirana_varijabla naziv="DomainObject.Predmet.SudioniciListNaziv_1">
      <item>Fina -Podružnica Šibenik</item>
      <item>JULIJA PROJEKT društvo s ograničenom odgovornošću za trgovinu i usluge</item>
    </derivirana_varijabla>
  </DomainObject.Predmet.SudioniciListNaziv>
  <DomainObject.Predmet.SudioniciListAdressOIB>
    <izvorni_sadrzaj>
      <item>Fina -Podružnica Šibenik, OIB 85821130368, Perivoj Lune Marune 1,22000 Šibenik</item>
      <item>JULIJA PROJEKT društvo s ograničenom odgovornošću za trgovinu i usluge, OIB 36226513596, Ulica branitelja domovinskog rata 2D,22000 Šibenik</item>
    </izvorni_sadrzaj>
    <derivirana_varijabla naziv="DomainObject.Predmet.SudioniciListAdressOIB_1">
      <item>Fina -Podružnica Šibenik, OIB 85821130368, Perivoj Lune Marune 1,22000 Šibenik</item>
      <item>JULIJA PROJEKT društvo s ograničenom odgovornošću za trgovinu i usluge, OIB 36226513596, Ulica branitelja domovinskog rata 2D,22000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36226513596</item>
    </izvorni_sadrzaj>
    <derivirana_varijabla naziv="DomainObject.Predmet.SudioniciListNazivOIB_1">
      <item>, OIB 85821130368</item>
      <item>, OIB 36226513596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BEC48-A301-4E05-BC1E-144CFA4C0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379</properties:Words>
  <properties:Characters>2030</properties:Characters>
  <properties:Lines>80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2016-04-22T11:34:00Z</dcterms:created>
  <dc:creator>Administrator</dc:creator>
  <cp:lastModifiedBy>wsadmin</cp:lastModifiedBy>
  <cp:lastPrinted>2016-03-29T09:59:00Z</cp:lastPrinted>
  <dcterms:modified xmlns:xsi="http://www.w3.org/2001/XMLSchema-instance" xsi:type="dcterms:W3CDTF">2016-04-25T09:06:00Z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