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19ca" w14:paraId="a2f19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8477C" w:rsidP="0018477C" w:rsidR="0018477C" w:rsidRPr="0018477C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 xml:space="preserve"> REPUBLIKA HRVATSKA</w:t>
      </w: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>TRGOVAČKI SUD U ZADRU</w:t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  <w:t xml:space="preserve">       1 St-83/16-8</w:t>
      </w: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jc w:val="right"/>
        <w:rPr>
          <w:rFonts w:cs="Arial" w:eastAsia="Times New Roman" w:hAnsi="Arial" w:ascii="Arial"/>
          <w:lang w:eastAsia="hr-HR"/>
        </w:rPr>
      </w:pPr>
    </w:p>
    <w:p w:rsidRDefault="0018477C" w:rsidP="0018477C" w:rsidR="0018477C" w:rsidRPr="0018477C">
      <w:pPr>
        <w:spacing w:after="0"/>
        <w:jc w:val="right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>FINA ZADAR</w:t>
      </w: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8477C" w:rsidP="0018477C" w:rsidR="0018477C" w:rsidRPr="0018477C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477C" w:rsidP="0018477C" w:rsidR="0018477C" w:rsidRPr="001847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>Predmet: LONG ISLAND j.d.o.o., Zadar, Put Dikla 77, Zadar, OIB: 24678502126</w:t>
      </w: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ind w:firstLine="708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bCs/>
          <w:lang w:eastAsia="hr-HR"/>
        </w:rPr>
        <w:t xml:space="preserve">Pred ovim sudom u tijeku je postupak radi utvrđivanja uvjeta za otvaranje stečajnog postupka nad stečajnim dužnikom </w:t>
      </w:r>
      <w:r w:rsidRPr="0018477C">
        <w:rPr>
          <w:rFonts w:cs="Times New Roman" w:eastAsia="Times New Roman"/>
          <w:lang w:eastAsia="hr-HR"/>
        </w:rPr>
        <w:t>LONG ISLAND j.d.o.o., Zadar.</w:t>
      </w:r>
    </w:p>
    <w:p w:rsidRDefault="0018477C" w:rsidP="0018477C" w:rsidR="0018477C" w:rsidRPr="0018477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  <w:r w:rsidRPr="0018477C">
        <w:rPr>
          <w:rFonts w:cs="Times New Roman" w:eastAsia="Times New Roman"/>
          <w:bCs/>
          <w:lang w:eastAsia="hr-HR"/>
        </w:rPr>
        <w:t xml:space="preserve">Za potrebe toga postupka molimo da nam u roku od 8 dana dostavite podatke o iznosu evidentiranih neizvršenih osnova za plaćanje. </w:t>
      </w: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</w:p>
    <w:p w:rsidRDefault="0018477C" w:rsidP="0018477C" w:rsidR="0018477C" w:rsidRPr="0018477C">
      <w:pPr>
        <w:spacing w:after="0"/>
        <w:jc w:val="center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 xml:space="preserve">U Zadru, dana 21. studenoga 2016. </w:t>
      </w:r>
    </w:p>
    <w:p w:rsidRDefault="0018477C" w:rsidP="0018477C" w:rsidR="0018477C" w:rsidRPr="001847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jc w:val="right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 xml:space="preserve">                                                 Sutkinja</w:t>
      </w:r>
    </w:p>
    <w:p w:rsidRDefault="0018477C" w:rsidP="0018477C" w:rsidR="0018477C" w:rsidRPr="0018477C">
      <w:pPr>
        <w:spacing w:after="0"/>
        <w:jc w:val="right"/>
        <w:rPr>
          <w:rFonts w:cs="Times New Roman" w:eastAsia="Times New Roman"/>
          <w:lang w:eastAsia="hr-HR"/>
        </w:rPr>
      </w:pP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</w:r>
      <w:r w:rsidRPr="0018477C">
        <w:rPr>
          <w:rFonts w:cs="Times New Roman" w:eastAsia="Times New Roman"/>
          <w:lang w:eastAsia="hr-HR"/>
        </w:rPr>
        <w:tab/>
        <w:t>Ardena Bajlo</w:t>
      </w:r>
    </w:p>
    <w:p w:rsidRDefault="0018477C" w:rsidP="0018477C" w:rsidR="0018477C" w:rsidRPr="001847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8477C" w:rsidP="0018477C" w:rsidR="0018477C" w:rsidRPr="0018477C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18477C">
        <w:rPr>
          <w:rFonts w:cs="Times New Roman" w:eastAsia="Times New Roman"/>
          <w:b/>
          <w:lang w:eastAsia="hr-HR"/>
        </w:rPr>
        <w:t xml:space="preserve">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77C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207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St-83/2016-6</izvorni_sadrzaj>
    <derivirana_varijabla naziv="DomainObject.Oznaka_1">St-83/2016-6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 ISLAND j.d.o.o. za ugostiteljstvo, turizam i usluge</izvorni_sadrzaj>
    <derivirana_varijabla naziv="DomainObject.Predmet.ProtustrankaFormated_1">  LONG ISLAND j.d.o.o. za ugostiteljstvo, turizam i usluge</derivirana_varijabla>
  </DomainObject.Predmet.ProtustrankaFormated>
  <DomainObject.Predmet.ProtustrankaFormatedOIB>
    <izvorni_sadrzaj>  LONG ISLAND j.d.o.o. za ugostiteljstvo, turizam i usluge, OIB 24678502126</izvorni_sadrzaj>
    <derivirana_varijabla naziv="DomainObject.Predmet.ProtustrankaFormatedOIB_1">  LONG ISLAND j.d.o.o. za ugostiteljstvo, turizam i usluge, OIB 24678502126</derivirana_varijabla>
  </DomainObject.Predmet.ProtustrankaFormatedOIB>
  <DomainObject.Predmet.ProtustrankaFormatedWithAdress>
    <izvorni_sadrzaj> LONG ISLAND j.d.o.o. za ugostiteljstvo, turizam i usluge, Put Dikla 77, 23000 Zadar</izvorni_sadrzaj>
    <derivirana_varijabla naziv="DomainObject.Predmet.ProtustrankaFormatedWithAdress_1"> LONG ISLAND j.d.o.o. za ugostiteljstvo, turizam i usluge, Put Dikla 77, 23000 Zadar</derivirana_varijabla>
  </DomainObject.Predmet.ProtustrankaFormatedWithAdress>
  <DomainObject.Predmet.ProtustrankaFormatedWithAdressOIB>
    <izvorni_sadrzaj> LONG ISLAND j.d.o.o. za ugostiteljstvo, turizam i usluge, OIB 24678502126, Put Dikla 77, 23000 Zadar</izvorni_sadrzaj>
    <derivirana_varijabla naziv="DomainObject.Predmet.ProtustrankaFormatedWithAdressOIB_1"> LONG ISLAND j.d.o.o. za ugostiteljstvo, turizam i usluge, OIB 24678502126, Put Dikla 77, 23000 Zadar</derivirana_varijabla>
  </DomainObject.Predmet.ProtustrankaFormatedWithAdressOIB>
  <DomainObject.Predmet.ProtustrankaWithAdress>
    <izvorni_sadrzaj>LONG ISLAND j.d.o.o. za ugostiteljstvo, turizam i usluge Put Dikla 77, 23000 Zadar</izvorni_sadrzaj>
    <derivirana_varijabla naziv="DomainObject.Predmet.ProtustrankaWithAdress_1">LONG ISLAND j.d.o.o. za ugostiteljstvo, turizam i usluge Put Dikla 77, 23000 Zadar</derivirana_varijabla>
  </DomainObject.Predmet.ProtustrankaWithAdress>
  <DomainObject.Predmet.ProtustrankaWithAdressOIB>
    <izvorni_sadrzaj>LONG ISLAND j.d.o.o. za ugostiteljstvo, turizam i usluge, OIB 24678502126, Put Dikla 77, 23000 Zadar</izvorni_sadrzaj>
    <derivirana_varijabla naziv="DomainObject.Predmet.ProtustrankaWithAdressOIB_1">LONG ISLAND j.d.o.o. za ugostiteljstvo, turizam i usluge, OIB 24678502126, Put Dikla 77, 23000 Zadar</derivirana_varijabla>
  </DomainObject.Predmet.ProtustrankaWithAdressOIB>
  <DomainObject.Predmet.ProtustrankaNazivFormated>
    <izvorni_sadrzaj>LONG ISLAND j.d.o.o. za ugostiteljstvo, turizam i usluge</izvorni_sadrzaj>
    <derivirana_varijabla naziv="DomainObject.Predmet.ProtustrankaNazivFormated_1">LONG ISLAND j.d.o.o. za ugostiteljstvo, turizam i usluge</derivirana_varijabla>
  </DomainObject.Predmet.ProtustrankaNazivFormated>
  <DomainObject.Predmet.ProtustrankaNazivFormatedOIB>
    <izvorni_sadrzaj>LONG ISLAND j.d.o.o. za ugostiteljstvo, turizam i usluge, OIB 24678502126</izvorni_sadrzaj>
    <derivirana_varijabla naziv="DomainObject.Predmet.ProtustrankaNazivFormatedOIB_1">LONG ISLAND j.d.o.o. za ugostiteljstvo, turizam i usluge, OIB 24678502126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15176.33</izvorni_sadrzaj>
    <derivirana_varijabla naziv="DomainObject.Predmet.TrenutnaVrijednost_1">15176.33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LONG ISLAND j.d.o.o. za ugostiteljstvo, turizam i usluge</item>
    </izvorni_sadrzaj>
    <derivirana_varijabla naziv="DomainObject.Predmet.ProtuStrankaListFormated_1">
      <item>LONG ISLAND j.d.o.o. za ugostiteljstvo, turizam i usluge</item>
    </derivirana_varijabla>
  </DomainObject.Predmet.ProtuStrankaListFormated>
  <DomainObject.Predmet.ProtuStrankaListFormatedOIB>
    <izvorni_sadrzaj>
      <item>LONG ISLAND j.d.o.o. za ugostiteljstvo, turizam i usluge, OIB 24678502126</item>
    </izvorni_sadrzaj>
    <derivirana_varijabla naziv="DomainObject.Predmet.ProtuStrankaListFormatedOIB_1">
      <item>LONG ISLAND j.d.o.o. za ugostiteljstvo, turizam i usluge, OIB 24678502126</item>
    </derivirana_varijabla>
  </DomainObject.Predmet.ProtuStrankaListFormatedOIB>
  <DomainObject.Predmet.ProtuStrankaListFormatedWithAdress>
    <izvorni_sadrzaj>
      <item>LONG ISLAND j.d.o.o. za ugostiteljstvo, turizam i usluge, Put Dikla 77, 23000 Zadar</item>
    </izvorni_sadrzaj>
    <derivirana_varijabla naziv="DomainObject.Predmet.ProtuStrankaListFormatedWithAdress_1">
      <item>LONG ISLAND j.d.o.o. za ugostiteljstvo, turizam i usluge, Put Dikla 77, 23000 Zadar</item>
    </derivirana_varijabla>
  </DomainObject.Predmet.ProtuStrankaListFormatedWithAdress>
  <DomainObject.Predmet.ProtuStrankaListFormatedWithAdressOIB>
    <izvorni_sadrzaj>
      <item>LONG ISLAND j.d.o.o. za ugostiteljstvo, turizam i usluge, OIB 24678502126, Put Dikla 77, 23000 Zadar</item>
    </izvorni_sadrzaj>
    <derivirana_varijabla naziv="DomainObject.Predmet.ProtuStrankaListFormatedWithAdressOIB_1">
      <item>LONG ISLAND j.d.o.o. za ugostiteljstvo, turizam i usluge, OIB 24678502126, Put Dikla 77, 23000 Zadar</item>
    </derivirana_varijabla>
  </DomainObject.Predmet.ProtuStrankaListFormatedWithAdressOIB>
  <DomainObject.Predmet.ProtuStrankaListNazivFormated>
    <izvorni_sadrzaj>
      <item>LONG ISLAND j.d.o.o. za ugostiteljstvo, turizam i usluge</item>
    </izvorni_sadrzaj>
    <derivirana_varijabla naziv="DomainObject.Predmet.ProtuStrankaListNazivFormated_1">
      <item>LONG ISLAND j.d.o.o. za ugostiteljstvo, turizam i usluge</item>
    </derivirana_varijabla>
  </DomainObject.Predmet.ProtuStrankaListNazivFormated>
  <DomainObject.Predmet.ProtuStrankaListNazivFormatedOIB>
    <izvorni_sadrzaj>
      <item>LONG ISLAND j.d.o.o. za ugostiteljstvo, turizam i usluge, OIB 24678502126</item>
    </izvorni_sadrzaj>
    <derivirana_varijabla naziv="DomainObject.Predmet.ProtuStrankaListNazivFormatedOIB_1">
      <item>LONG ISLAND j.d.o.o. za ugostiteljstvo, turizam i usluge, OIB 24678502126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St-83/2016-6</izvorni_sadrzaj>
    <derivirana_varijabla naziv="DomainObject.PoslovniBrojDokumenta_1">St-83/2016-6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LONG ISLAND j.d.o.o. za ugostiteljstvo, turizam i usluge</izvorni_sadrzaj>
    <derivirana_varijabla naziv="DomainObject.Predmet.ProtustrankaIDrugi_1">LONG ISLAND j.d.o.o. za ugostiteljstvo,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LONG ISLAND j.d.o.o. za ugostiteljstvo, turizam i usluge, OIB 24678502126, Put Dikla 77, 23000 Zadar</izvorni_sadrzaj>
    <derivirana_varijabla naziv="DomainObject.Predmet.ProtustrankaIDrugiAdressOIB_1">LONG ISLAND j.d.o.o. za ugostiteljstvo, turizam i usluge, OIB 24678502126, Put Dikla 77,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LONG ISLAND j.d.o.o. za ugostiteljstvo, turizam i usluge</item>
    </izvorni_sadrzaj>
    <derivirana_varijabla naziv="DomainObject.Predmet.SudioniciListNaziv_1">
      <item>FINA</item>
      <item>LONG ISLAND j.d.o.o. za ugostiteljstvo, turizam i usluge</item>
    </derivirana_varijabla>
  </DomainObject.Predmet.SudioniciListNaziv>
  <DomainObject.Predmet.SudioniciListAdressOIB>
    <izvorni_sadrzaj>
      <item>FINA, OIB 85821130368</item>
      <item>LONG ISLAND j.d.o.o. za ugostiteljstvo, turizam i usluge, OIB 24678502126, Put Dikla 77,23000 Zadar</item>
    </izvorni_sadrzaj>
    <derivirana_varijabla naziv="DomainObject.Predmet.SudioniciListAdressOIB_1">
      <item>FINA, OIB 85821130368</item>
      <item>LONG ISLAND j.d.o.o. za ugostiteljstvo, turizam i usluge, OIB 24678502126, Put Dikla 77,23000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57DE2-4B8F-4879-AD1E-73447763D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72</properties:Words>
  <properties:Characters>399</properties:Characters>
  <properties:Lines>33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2016-11-22T11:51:00Z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