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408b" w14:paraId="f85408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962EC9">
        <w:t>828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962EC9" w:rsidRPr="00962EC9">
        <w:rPr>
          <w:lang w:val="hr-HR"/>
        </w:rPr>
        <w:t>SPORTSKI CENTAR HVAR d.o.o. za šport i prateće djelatnosti u športu</w:t>
      </w:r>
      <w:r w:rsidR="00962EC9">
        <w:rPr>
          <w:lang w:val="hr-HR"/>
        </w:rPr>
        <w:t>,OIB:</w:t>
      </w:r>
      <w:r w:rsidR="00962EC9" w:rsidRPr="00962EC9">
        <w:rPr>
          <w:lang w:val="hr-HR"/>
        </w:rPr>
        <w:t>76150903949</w:t>
      </w:r>
      <w:r w:rsidR="0059647E">
        <w:rPr>
          <w:lang w:val="hr-HR"/>
        </w:rPr>
        <w:t xml:space="preserve">, </w:t>
      </w:r>
      <w:r w:rsidR="00FA3D10">
        <w:rPr>
          <w:lang w:val="hr-HR"/>
        </w:rPr>
        <w:t xml:space="preserve"> </w:t>
      </w:r>
      <w:r w:rsidR="00962EC9">
        <w:rPr>
          <w:lang w:val="hr-HR"/>
        </w:rPr>
        <w:t xml:space="preserve">Hvar,Križna luka bb.,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</w:t>
      </w:r>
      <w:r w:rsidR="00962EC9" w:rsidRPr="00962EC9">
        <w:rPr>
          <w:lang w:val="hr-HR"/>
        </w:rPr>
        <w:t>SPORTSKI CENTAR HVAR d.o.o. za šport i prateće djelatnosti u športu</w:t>
      </w:r>
      <w:r w:rsidR="00962EC9">
        <w:rPr>
          <w:lang w:val="hr-HR"/>
        </w:rPr>
        <w:t>,OIB:</w:t>
      </w:r>
      <w:r w:rsidR="00962EC9" w:rsidRPr="00962EC9">
        <w:rPr>
          <w:lang w:val="hr-HR"/>
        </w:rPr>
        <w:t>76150903949</w:t>
      </w:r>
      <w:r w:rsidR="00962EC9">
        <w:rPr>
          <w:lang w:val="hr-HR"/>
        </w:rPr>
        <w:t>,  Hvar,Križna luka bb</w:t>
      </w:r>
      <w:r w:rsidR="00FA3D1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FA3D10">
        <w:rPr>
          <w:lang w:val="hr-HR"/>
        </w:rPr>
        <w:t>1</w:t>
      </w:r>
      <w:r w:rsidR="0059647E">
        <w:rPr>
          <w:lang w:val="hr-HR"/>
        </w:rPr>
        <w:t>3</w:t>
      </w:r>
      <w:r w:rsidR="00FA3D10">
        <w:rPr>
          <w:lang w:val="hr-HR"/>
        </w:rPr>
        <w:t>,</w:t>
      </w:r>
      <w:r w:rsidR="00962EC9">
        <w:rPr>
          <w:lang w:val="hr-HR"/>
        </w:rPr>
        <w:t>3</w:t>
      </w:r>
      <w:r w:rsidR="0059647E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A45AB9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>se ANTE MAJIĆ,OIB:</w:t>
      </w:r>
      <w:r w:rsidR="00962EC9" w:rsidRPr="00962EC9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962EC9" w:rsidRPr="00962EC9">
        <w:rPr>
          <w:rFonts w:eastAsiaTheme="minorHAnsi"/>
          <w:lang w:val="hr-HR"/>
        </w:rPr>
        <w:t>54998137767</w:t>
      </w:r>
      <w:r w:rsidR="00962EC9">
        <w:rPr>
          <w:rFonts w:eastAsiaTheme="minorHAnsi"/>
          <w:lang w:val="hr-HR"/>
        </w:rPr>
        <w:t>,</w:t>
      </w:r>
      <w:r w:rsidR="00A45AB9" w:rsidRPr="00A45AB9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A45AB9" w:rsidRPr="00A45AB9">
        <w:rPr>
          <w:rFonts w:eastAsiaTheme="minorHAnsi"/>
          <w:lang w:val="hr-HR"/>
        </w:rPr>
        <w:t>Prilaz Baruna Filipovića 13, Zagreb</w:t>
      </w:r>
      <w:r w:rsidR="00A45AB9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</w:t>
      </w:r>
      <w:r w:rsidR="00962EC9" w:rsidRPr="00962EC9">
        <w:rPr>
          <w:lang w:val="hr-HR"/>
        </w:rPr>
        <w:t>SPORTSKI CENTAR HVAR d.o.o. za šport i prateće djelatnosti u športu</w:t>
      </w:r>
      <w:r w:rsidR="00962EC9">
        <w:rPr>
          <w:lang w:val="hr-HR"/>
        </w:rPr>
        <w:t>,OIB:</w:t>
      </w:r>
      <w:r w:rsidR="00962EC9" w:rsidRPr="00962EC9">
        <w:rPr>
          <w:lang w:val="hr-HR"/>
        </w:rPr>
        <w:t>76150903949</w:t>
      </w:r>
      <w:r w:rsidR="00962EC9">
        <w:rPr>
          <w:lang w:val="hr-HR"/>
        </w:rPr>
        <w:t>,  Hvar,Križna luka bb.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9647E">
        <w:rPr>
          <w:lang w:val="hr-HR"/>
        </w:rPr>
        <w:t>1</w:t>
      </w:r>
      <w:r w:rsidR="00962EC9">
        <w:rPr>
          <w:lang w:val="hr-HR"/>
        </w:rPr>
        <w:t>8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962EC9" w:rsidRPr="00962EC9">
        <w:rPr>
          <w:lang w:val="hr-HR"/>
        </w:rPr>
        <w:t>SPORTSKI CENTAR HVAR d.o.o. za šport i prateće djelatnosti u športu</w:t>
      </w:r>
      <w:r w:rsidR="00962EC9">
        <w:rPr>
          <w:lang w:val="hr-HR"/>
        </w:rPr>
        <w:t>,OIB:</w:t>
      </w:r>
      <w:r w:rsidR="00962EC9" w:rsidRPr="00962EC9">
        <w:rPr>
          <w:lang w:val="hr-HR"/>
        </w:rPr>
        <w:t>76150903949</w:t>
      </w:r>
      <w:r w:rsidR="00962EC9">
        <w:rPr>
          <w:lang w:val="hr-HR"/>
        </w:rPr>
        <w:t>,  Hvar,Križna luka bb.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62EC9">
        <w:rPr>
          <w:lang w:val="hr-HR"/>
        </w:rPr>
        <w:t>624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62EC9">
        <w:rPr>
          <w:lang w:val="hr-HR"/>
        </w:rPr>
        <w:t>79.387,04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962EC9">
        <w:rPr>
          <w:b/>
          <w:lang w:val="hr-HR"/>
        </w:rPr>
        <w:t>828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C67D3"/>
    <w:rsid w:val="009D58F4"/>
    <w:rsid w:val="00A45AB9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B62A7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St-2828/2015</izvorni_sadrzaj>
    <derivirana_varijabla naziv="DomainObject.Predmet.OznakaBroj_1">St-2828/2015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HVAR d.o.o. za šport i prateće djelatnosti u športu</izvorni_sadrzaj>
    <derivirana_varijabla naziv="DomainObject.Predmet.ProtustrankaFormated_1">  SPORTSKI CENTAR HVAR d.o.o. za šport i prateće djelatnosti u športu</derivirana_varijabla>
  </DomainObject.Predmet.ProtustrankaFormated>
  <DomainObject.Predmet.ProtustrankaFormatedOIB>
    <izvorni_sadrzaj>  SPORTSKI CENTAR HVAR d.o.o. za šport i prateće djelatnosti u športu, OIB 76150903949</izvorni_sadrzaj>
    <derivirana_varijabla naziv="DomainObject.Predmet.ProtustrankaFormatedOIB_1">  SPORTSKI CENTAR HVAR d.o.o. za šport i prateće djelatnosti u športu, OIB 76150903949</derivirana_varijabla>
  </DomainObject.Predmet.ProtustrankaFormatedOIB>
  <DomainObject.Predmet.ProtustrankaFormatedWithAdress>
    <izvorni_sadrzaj> SPORTSKI CENTAR HVAR d.o.o. za šport i prateće djelatnosti u športu, Križna luka/bb, 21450 Hvar</izvorni_sadrzaj>
    <derivirana_varijabla naziv="DomainObject.Predmet.ProtustrankaFormatedWithAdress_1"> SPORTSKI CENTAR HVAR d.o.o. za šport i prateće djelatnosti u športu, Križna luka/bb, 21450 Hvar</derivirana_varijabla>
  </DomainObject.Predmet.ProtustrankaFormatedWithAdress>
  <DomainObject.Predmet.ProtustrankaFormatedWithAdressOIB>
    <izvorni_sadrzaj> SPORTSKI CENTAR HVAR d.o.o. za šport i prateće djelatnosti u športu, OIB 76150903949, Križna luka/bb, 21450 Hvar</izvorni_sadrzaj>
    <derivirana_varijabla naziv="DomainObject.Predmet.ProtustrankaFormatedWithAdressOIB_1"> SPORTSKI CENTAR HVAR d.o.o. za šport i prateće djelatnosti u športu, OIB 76150903949, Križna luka/bb, 21450 Hvar</derivirana_varijabla>
  </DomainObject.Predmet.ProtustrankaFormatedWithAdressOIB>
  <DomainObject.Predmet.ProtustrankaWithAdress>
    <izvorni_sadrzaj>SPORTSKI CENTAR HVAR d.o.o. za šport i prateće djelatnosti u športu Križna luka/bb, 21450 Hvar</izvorni_sadrzaj>
    <derivirana_varijabla naziv="DomainObject.Predmet.ProtustrankaWithAdress_1">SPORTSKI CENTAR HVAR d.o.o. za šport i prateće djelatnosti u športu Križna luka/bb, 21450 Hvar</derivirana_varijabla>
  </DomainObject.Predmet.ProtustrankaWithAdress>
  <DomainObject.Predmet.ProtustrankaWithAdressOIB>
    <izvorni_sadrzaj>SPORTSKI CENTAR HVAR d.o.o. za šport i prateće djelatnosti u športu, OIB 76150903949, Križna luka/bb, 21450 Hvar</izvorni_sadrzaj>
    <derivirana_varijabla naziv="DomainObject.Predmet.ProtustrankaWithAdressOIB_1">SPORTSKI CENTAR HVAR d.o.o. za šport i prateće djelatnosti u športu, OIB 76150903949, Križna luka/bb, 21450 Hvar</derivirana_varijabla>
  </DomainObject.Predmet.ProtustrankaWithAdressOIB>
  <DomainObject.Predmet.ProtustrankaNazivFormated>
    <izvorni_sadrzaj>SPORTSKI CENTAR HVAR d.o.o. za šport i prateće djelatnosti u športu</izvorni_sadrzaj>
    <derivirana_varijabla naziv="DomainObject.Predmet.ProtustrankaNazivFormated_1">SPORTSKI CENTAR HVAR d.o.o. za šport i prateće djelatnosti u športu</derivirana_varijabla>
  </DomainObject.Predmet.ProtustrankaNazivFormated>
  <DomainObject.Predmet.ProtustrankaNazivFormatedOIB>
    <izvorni_sadrzaj>SPORTSKI CENTAR HVAR d.o.o. za šport i prateće djelatnosti u športu, OIB 76150903949</izvorni_sadrzaj>
    <derivirana_varijabla naziv="DomainObject.Predmet.ProtustrankaNazivFormatedOIB_1">SPORTSKI CENTAR HVAR d.o.o. za šport i prateće djelatnosti u športu, OIB 76150903949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79387.04</izvorni_sadrzaj>
    <derivirana_varijabla naziv="DomainObject.Predmet.TrenutnaVrijednost_1">79387.04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CENTAR HVAR d.o.o. za šport i prateće djelatnosti u športu</item>
    </izvorni_sadrzaj>
    <derivirana_varijabla naziv="DomainObject.Predmet.ProtuStrankaListFormated_1">
      <item>SPORTSKI CENTAR HVAR d.o.o. za šport i prateće djelatnosti u športu</item>
    </derivirana_varijabla>
  </DomainObject.Predmet.ProtuStrankaListFormated>
  <DomainObject.Predmet.ProtuStrankaListFormatedOIB>
    <izvorni_sadrzaj>
      <item>SPORTSKI CENTAR HVAR d.o.o. za šport i prateće djelatnosti u športu, OIB 76150903949</item>
    </izvorni_sadrzaj>
    <derivirana_varijabla naziv="DomainObject.Predmet.ProtuStrankaListFormatedOIB_1">
      <item>SPORTSKI CENTAR HVAR d.o.o. za šport i prateće djelatnosti u športu, OIB 76150903949</item>
    </derivirana_varijabla>
  </DomainObject.Predmet.ProtuStrankaListFormatedOIB>
  <DomainObject.Predmet.ProtuStrankaListFormatedWithAdress>
    <izvorni_sadrzaj>
      <item>SPORTSKI CENTAR HVAR d.o.o. za šport i prateće djelatnosti u športu, Križna luka/bb, 21450 Hvar</item>
    </izvorni_sadrzaj>
    <derivirana_varijabla naziv="DomainObject.Predmet.ProtuStrankaListFormatedWithAdress_1">
      <item>SPORTSKI CENTAR HVAR d.o.o. za šport i prateće djelatnosti u športu, Križna luka/bb, 21450 Hvar</item>
    </derivirana_varijabla>
  </DomainObject.Predmet.ProtuStrankaListFormatedWithAdress>
  <DomainObject.Predmet.ProtuStrankaListFormatedWithAdressOIB>
    <izvorni_sadrzaj>
      <item>SPORTSKI CENTAR HVAR d.o.o. za šport i prateće djelatnosti u športu, OIB 76150903949, Križna luka/bb, 21450 Hvar</item>
    </izvorni_sadrzaj>
    <derivirana_varijabla naziv="DomainObject.Predmet.ProtuStrankaListFormatedWithAdressOIB_1">
      <item>SPORTSKI CENTAR HVAR d.o.o. za šport i prateće djelatnosti u športu, OIB 76150903949, Križna luka/bb, 21450 Hvar</item>
    </derivirana_varijabla>
  </DomainObject.Predmet.ProtuStrankaListFormatedWithAdressOIB>
  <DomainObject.Predmet.ProtuStrankaListNazivFormated>
    <izvorni_sadrzaj>
      <item>SPORTSKI CENTAR HVAR d.o.o. za šport i prateće djelatnosti u športu</item>
    </izvorni_sadrzaj>
    <derivirana_varijabla naziv="DomainObject.Predmet.ProtuStrankaListNazivFormated_1">
      <item>SPORTSKI CENTAR HVAR d.o.o. za šport i prateće djelatnosti u športu</item>
    </derivirana_varijabla>
  </DomainObject.Predmet.ProtuStrankaListNazivFormated>
  <DomainObject.Predmet.ProtuStrankaListNazivFormatedOIB>
    <izvorni_sadrzaj>
      <item>SPORTSKI CENTAR HVAR d.o.o. za šport i prateće djelatnosti u športu, OIB 76150903949</item>
    </izvorni_sadrzaj>
    <derivirana_varijabla naziv="DomainObject.Predmet.ProtuStrankaListNazivFormatedOIB_1">
      <item>SPORTSKI CENTAR HVAR d.o.o. za šport i prateće djelatnosti u športu, OIB 76150903949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CENTAR HVAR d.o.o. za šport i prateće djelatnosti u športu</izvorni_sadrzaj>
    <derivirana_varijabla naziv="DomainObject.Predmet.ProtustrankaIDrugi_1">SPORTSKI CENTAR HVAR d.o.o. za šport i prateće djelatnosti u športu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CENTAR HVAR d.o.o. za šport i prateće djelatnosti u športu, OIB 76150903949, Križna luka/bb, 21450 Hvar</izvorni_sadrzaj>
    <derivirana_varijabla naziv="DomainObject.Predmet.ProtustrankaIDrugiAdressOIB_1">SPORTSKI CENTAR HVAR d.o.o. za šport i prateće djelatnosti u športu, OIB 76150903949, Križna luka/bb,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HVAR d.o.o. za šport i prateće djelatnosti u športu</item>
      <item>FINANCIJSKA AGENCIJA, RC SPLIT</item>
    </izvorni_sadrzaj>
    <derivirana_varijabla naziv="DomainObject.Predmet.SudioniciListNaziv_1">
      <item>SPORTSKI CENTAR HVAR d.o.o. za šport i prateće djelatnosti u športu</item>
      <item>FINANCIJSKA AGENCIJA, RC SPLIT</item>
    </derivirana_varijabla>
  </DomainObject.Predmet.SudioniciListNaziv>
  <DomainObject.Predmet.SudioniciListAdressOIB>
    <izvorni_sadrzaj>
      <item>SPORTSKI CENTAR HVAR d.o.o. za šport i prateće djelatnosti u športu, OIB 76150903949, Križna luka/bb,21450 Hvar</item>
      <item>FINANCIJSKA AGENCIJA, RC SPLIT, OIB 85821130368, Mažuranićevo šetalište 24 b,21000 Split</item>
    </izvorni_sadrzaj>
    <derivirana_varijabla naziv="DomainObject.Predmet.SudioniciListAdressOIB_1">
      <item>SPORTSKI CENTAR HVAR d.o.o. za šport i prateće djelatnosti u športu, OIB 76150903949, Križna luka/bb,21450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76150903949</item>
      <item>, OIB 85821130368</item>
    </izvorni_sadrzaj>
    <derivirana_varijabla naziv="DomainObject.Predmet.SudioniciListNazivOIB_1">
      <item>, OIB 76150903949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34FCE-B324-47DC-A0B1-F98D14A16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4201</properties:Characters>
  <properties:Lines>105</properties:Lines>
  <properties:Paragraphs>37</properties:Paragraphs>
  <properties:TotalTime>513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1.St-2828/2015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2017-03-03T12:27:00Z</cp:lastPrinted>
  <dcterms:modified xmlns:xsi="http://www.w3.org/2001/XMLSchema-instance" xsi:type="dcterms:W3CDTF">2017-03-03T12:27:00Z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