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2271" w14:paraId="def2271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proofErr w:type="spellStart"/>
      <w:r w:rsidR="0069129A">
        <w:t>59</w:t>
      </w:r>
      <w:proofErr w:type="spellEnd"/>
      <w:r w:rsidR="00A15880">
        <w:t>/</w:t>
      </w:r>
      <w:proofErr w:type="spellStart"/>
      <w:r w:rsidR="00740593">
        <w:t>20</w:t>
      </w:r>
      <w:r w:rsidR="00A15880">
        <w:t>1</w:t>
      </w:r>
      <w:r w:rsidR="0069129A">
        <w:t>5</w:t>
      </w:r>
      <w:proofErr w:type="spellEnd"/>
      <w:r w:rsidR="00A15880">
        <w:t>-</w:t>
      </w:r>
      <w:proofErr w:type="spellStart"/>
      <w:r w:rsidR="0069129A">
        <w:t>76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69129A" w:rsidRPr="0069129A">
        <w:t xml:space="preserve">PROJEKT </w:t>
      </w:r>
      <w:proofErr w:type="spellStart"/>
      <w:r w:rsidR="0069129A" w:rsidRPr="0069129A">
        <w:t>SMREKOVAC</w:t>
      </w:r>
      <w:proofErr w:type="spellEnd"/>
      <w:r w:rsidR="0069129A" w:rsidRPr="0069129A">
        <w:t xml:space="preserve"> d.o.o. Poreč, Partizanska </w:t>
      </w:r>
      <w:proofErr w:type="spellStart"/>
      <w:r w:rsidR="0069129A" w:rsidRPr="0069129A">
        <w:t>13</w:t>
      </w:r>
      <w:proofErr w:type="spellEnd"/>
      <w:r w:rsidR="0069129A" w:rsidRPr="0069129A">
        <w:t xml:space="preserve">, </w:t>
      </w:r>
      <w:proofErr w:type="spellStart"/>
      <w:r w:rsidR="0069129A" w:rsidRPr="0069129A">
        <w:t>OIB</w:t>
      </w:r>
      <w:proofErr w:type="spellEnd"/>
      <w:r w:rsidR="0069129A" w:rsidRPr="0069129A">
        <w:t xml:space="preserve">: </w:t>
      </w:r>
      <w:proofErr w:type="spellStart"/>
      <w:r w:rsidR="0069129A" w:rsidRPr="0069129A">
        <w:t>53047863465</w:t>
      </w:r>
      <w:proofErr w:type="spellEnd"/>
      <w:r w:rsidRPr="0069129A">
        <w:t>,</w:t>
      </w:r>
      <w:r w:rsidRPr="00710839">
        <w:t xml:space="preserve"> </w:t>
      </w:r>
      <w:r>
        <w:t xml:space="preserve">dana </w:t>
      </w:r>
      <w:proofErr w:type="spellStart"/>
      <w:r w:rsidR="0069129A">
        <w:t>15</w:t>
      </w:r>
      <w:proofErr w:type="spellEnd"/>
      <w:r w:rsidR="0069129A">
        <w:t>. listopada</w:t>
      </w:r>
      <w:r>
        <w:t xml:space="preserve"> </w:t>
      </w:r>
      <w:proofErr w:type="spellStart"/>
      <w:r>
        <w:t>201</w:t>
      </w:r>
      <w:r w:rsidR="00740593">
        <w:t>8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5071A9">
        <w:t>Zbog spriječenosti stečajnog upravitelja</w:t>
      </w:r>
      <w:r w:rsidR="00740593">
        <w:t xml:space="preserve"> </w:t>
      </w:r>
      <w:r w:rsidR="00727D91">
        <w:t xml:space="preserve">ročište </w:t>
      </w:r>
      <w:r w:rsidR="0069129A">
        <w:t xml:space="preserve">za diobu </w:t>
      </w:r>
      <w:proofErr w:type="spellStart"/>
      <w:r w:rsidR="0069129A">
        <w:t>kupovnine</w:t>
      </w:r>
      <w:proofErr w:type="spellEnd"/>
      <w:r w:rsidR="005071A9">
        <w:t xml:space="preserve">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69129A">
        <w:t>25</w:t>
      </w:r>
      <w:proofErr w:type="spellEnd"/>
      <w:r w:rsidR="0069129A">
        <w:t>. listopada</w:t>
      </w:r>
      <w:r w:rsidR="00727D91">
        <w:t xml:space="preserve"> </w:t>
      </w:r>
      <w:proofErr w:type="spellStart"/>
      <w:r w:rsidR="00727D91">
        <w:t>201</w:t>
      </w:r>
      <w:r w:rsidR="00740593">
        <w:t>8</w:t>
      </w:r>
      <w:proofErr w:type="spellEnd"/>
      <w:r w:rsidR="00727D91">
        <w:t>.</w:t>
      </w:r>
      <w:r w:rsidR="00740593">
        <w:t xml:space="preserve"> </w:t>
      </w:r>
      <w:r w:rsidR="00253A3D">
        <w:t xml:space="preserve">u </w:t>
      </w:r>
      <w:r w:rsidR="005071A9">
        <w:t>9</w:t>
      </w:r>
      <w:r w:rsidR="00253A3D">
        <w:t>,</w:t>
      </w:r>
      <w:proofErr w:type="spellStart"/>
      <w:r w:rsidR="0069129A">
        <w:t>3</w:t>
      </w:r>
      <w:r w:rsidR="00253A3D">
        <w:t>0</w:t>
      </w:r>
      <w:proofErr w:type="spellEnd"/>
      <w:r w:rsidR="00253A3D">
        <w:t xml:space="preserve"> sati, </w:t>
      </w:r>
      <w:proofErr w:type="spellStart"/>
      <w:r w:rsidR="00740593">
        <w:t>prelaže</w:t>
      </w:r>
      <w:proofErr w:type="spellEnd"/>
      <w:r w:rsidR="00740593">
        <w:t xml:space="preserve"> se za </w:t>
      </w:r>
      <w:r w:rsidR="00253A3D">
        <w:t xml:space="preserve">dan </w:t>
      </w:r>
    </w:p>
    <w:p w:rsidRDefault="00727D91" w:rsidP="00727D91" w:rsidR="00727D91" w:rsidRPr="008B2467"/>
    <w:p w:rsidRDefault="00727D91" w:rsidP="00727D91" w:rsidR="00727D91" w:rsidRPr="008B2467">
      <w:pPr>
        <w:jc w:val="center"/>
      </w:pPr>
    </w:p>
    <w:p w:rsidRDefault="0069129A" w:rsidP="00727D91" w:rsidR="00727D91" w:rsidRPr="00851C81">
      <w:pPr>
        <w:jc w:val="center"/>
      </w:pPr>
      <w:proofErr w:type="spellStart"/>
      <w:r>
        <w:t>26</w:t>
      </w:r>
      <w:proofErr w:type="spellEnd"/>
      <w:r>
        <w:t>. listopada</w:t>
      </w:r>
      <w:r w:rsidR="00740593">
        <w:t xml:space="preserve"> </w:t>
      </w:r>
      <w:proofErr w:type="spellStart"/>
      <w:r w:rsidR="00740593">
        <w:t>2018</w:t>
      </w:r>
      <w:proofErr w:type="spellEnd"/>
      <w:r w:rsidR="00A15880">
        <w:t xml:space="preserve">. u </w:t>
      </w:r>
      <w:proofErr w:type="spellStart"/>
      <w:r>
        <w:t>12</w:t>
      </w:r>
      <w:proofErr w:type="spellEnd"/>
      <w:r w:rsidR="00727D91" w:rsidRPr="00851C81">
        <w:t>:</w:t>
      </w:r>
      <w:proofErr w:type="spellStart"/>
      <w:r>
        <w:t>30</w:t>
      </w:r>
      <w:proofErr w:type="spellEnd"/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69129A" w:rsidR="004F1386" w:rsidRPr="007F243D">
      <w:pPr>
        <w:jc w:val="both"/>
      </w:pPr>
      <w:r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proofErr w:type="spellStart"/>
      <w:r w:rsidR="0069129A">
        <w:t>15</w:t>
      </w:r>
      <w:proofErr w:type="spellEnd"/>
      <w:r w:rsidR="0069129A">
        <w:t>. listopada</w:t>
      </w:r>
      <w:r w:rsidR="00740593">
        <w:t xml:space="preserve"> </w:t>
      </w:r>
      <w:proofErr w:type="spellStart"/>
      <w:r w:rsidR="00740593">
        <w:t>2018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3118D2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69129A" w:rsidP="0069129A" w:rsidR="0069129A">
      <w:pPr>
        <w:jc w:val="both"/>
      </w:pPr>
      <w:r>
        <w:t xml:space="preserve">- stečajna upraviteljica Jasmina </w:t>
      </w:r>
      <w:proofErr w:type="spellStart"/>
      <w:r>
        <w:t>Lichtenberg</w:t>
      </w:r>
      <w:proofErr w:type="spellEnd"/>
      <w:r>
        <w:t>, Pula, Ravenska 8,</w:t>
      </w:r>
    </w:p>
    <w:p w:rsidRDefault="0069129A" w:rsidP="0069129A" w:rsidR="0069129A">
      <w:pPr>
        <w:jc w:val="both"/>
      </w:pPr>
      <w:r>
        <w:t xml:space="preserve">- REPUBLIKA HRVATSKA po </w:t>
      </w:r>
      <w:proofErr w:type="spellStart"/>
      <w:r>
        <w:t>ŽDO</w:t>
      </w:r>
      <w:proofErr w:type="spellEnd"/>
      <w:r>
        <w:t xml:space="preserve"> u Puli, Rovinjska 2,</w:t>
      </w:r>
    </w:p>
    <w:p w:rsidRDefault="0069129A" w:rsidP="0069129A" w:rsidR="0069129A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ULAGANJA d.o.o., Pula, </w:t>
      </w:r>
      <w:proofErr w:type="spellStart"/>
      <w:r>
        <w:t>Dobrilina</w:t>
      </w:r>
      <w:proofErr w:type="spellEnd"/>
      <w:r>
        <w:t xml:space="preserve"> 9, </w:t>
      </w:r>
    </w:p>
    <w:p w:rsidRDefault="0069129A" w:rsidP="0069129A" w:rsidR="0069129A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HOLDING </w:t>
      </w:r>
      <w:proofErr w:type="spellStart"/>
      <w:r>
        <w:t>LIMITED</w:t>
      </w:r>
      <w:proofErr w:type="spellEnd"/>
      <w:r>
        <w:t xml:space="preserve">, Malta, </w:t>
      </w:r>
      <w:proofErr w:type="spellStart"/>
      <w:r>
        <w:t>Floriana</w:t>
      </w:r>
      <w:proofErr w:type="spellEnd"/>
      <w:r>
        <w:t xml:space="preserve"> </w:t>
      </w:r>
      <w:proofErr w:type="spellStart"/>
      <w:r>
        <w:t>FRN</w:t>
      </w:r>
      <w:proofErr w:type="spellEnd"/>
      <w:r>
        <w:t xml:space="preserve"> </w:t>
      </w:r>
      <w:proofErr w:type="spellStart"/>
      <w:r>
        <w:t>1400</w:t>
      </w:r>
      <w:proofErr w:type="spellEnd"/>
      <w:r>
        <w:t xml:space="preserve">, St. </w:t>
      </w:r>
      <w:proofErr w:type="spellStart"/>
      <w:r>
        <w:t>Anne</w:t>
      </w:r>
      <w:proofErr w:type="spellEnd"/>
      <w:r>
        <w:t xml:space="preserve"> Street, Europe     </w:t>
      </w:r>
    </w:p>
    <w:p w:rsidRDefault="0069129A" w:rsidP="0069129A" w:rsidR="0069129A">
      <w:pPr>
        <w:jc w:val="both"/>
      </w:pPr>
      <w:r>
        <w:t xml:space="preserve">  centre, </w:t>
      </w: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</w:t>
      </w:r>
      <w:proofErr w:type="spellStart"/>
      <w:r>
        <w:t>floor</w:t>
      </w:r>
      <w:proofErr w:type="spellEnd"/>
      <w:r>
        <w:t>,</w:t>
      </w:r>
    </w:p>
    <w:p w:rsidRDefault="0069129A" w:rsidP="0069129A" w:rsidR="0069129A">
      <w:pPr>
        <w:jc w:val="both"/>
      </w:pPr>
      <w:r>
        <w:t xml:space="preserve">- Porezna uprava, Područni ured Pazin, M. B. Rašana 2/4, p.p. </w:t>
      </w:r>
      <w:proofErr w:type="spellStart"/>
      <w:r>
        <w:t>60</w:t>
      </w:r>
      <w:proofErr w:type="spellEnd"/>
      <w:r>
        <w:t>,</w:t>
      </w:r>
    </w:p>
    <w:p w:rsidRDefault="0069129A" w:rsidP="0069129A" w:rsidR="0069129A">
      <w:pPr>
        <w:jc w:val="both"/>
        <w:rPr>
          <w:b/>
        </w:rPr>
      </w:pPr>
      <w:r>
        <w:t>- e-Oglasna ploča suda 8 dana</w:t>
      </w:r>
    </w:p>
    <w:p w:rsidRDefault="005071A9" w:rsidP="008B113A" w:rsidR="005071A9">
      <w:pPr>
        <w:jc w:val="both"/>
      </w:pPr>
    </w:p>
    <w:sectPr w:rsidR="005071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253A3D"/>
    <w:rsid w:val="0027305B"/>
    <w:rsid w:val="00291FD5"/>
    <w:rsid w:val="003118D2"/>
    <w:rsid w:val="003235ED"/>
    <w:rsid w:val="003623DC"/>
    <w:rsid w:val="004025F3"/>
    <w:rsid w:val="00471336"/>
    <w:rsid w:val="004F1386"/>
    <w:rsid w:val="004F149E"/>
    <w:rsid w:val="005071A9"/>
    <w:rsid w:val="00554328"/>
    <w:rsid w:val="0069129A"/>
    <w:rsid w:val="00727D91"/>
    <w:rsid w:val="00740593"/>
    <w:rsid w:val="00754C34"/>
    <w:rsid w:val="007C0E4B"/>
    <w:rsid w:val="00812014"/>
    <w:rsid w:val="0084786B"/>
    <w:rsid w:val="00865216"/>
    <w:rsid w:val="008B113A"/>
    <w:rsid w:val="00985388"/>
    <w:rsid w:val="00A15880"/>
    <w:rsid w:val="00BF1689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754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3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C3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C3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C3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754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3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3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3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3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28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9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St-59/2015-71</izvorni_sadrzaj>
    <derivirana_varijabla naziv="DomainObject.PredzadnjaOdlukaIzPredmeta.Oznaka_1">St-59/2015-71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894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2018-10-15T10:44:00Z</dcterms:created>
  <dc:creator>Jasmina Matika</dc:creator>
  <cp:lastModifiedBy>Lorena Paris Aničić</cp:lastModifiedBy>
  <cp:lastPrinted>2018-10-15T10:47:00Z</cp:lastPrinted>
  <dcterms:modified xmlns:xsi="http://www.w3.org/2001/XMLSchema-instance" xsi:type="dcterms:W3CDTF">2018-10-15T10:48:00Z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(St-59-15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