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527d" w14:paraId="eed527d" w:rsidRDefault="00AE649C" w:rsidP="00FA5B5E" w:rsidR="00AE649C" w:rsidRPr="00B76F3C">
      <w:pPr>
        <w:pStyle w:val="Naslov3"/>
        <w15:collapsed w:val="false"/>
      </w:pPr>
    </w:p>
    <w:p w:rsidRDefault="003533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53381" w:rsidP="00353381" w:rsidR="00353381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St-167/2016-2.</w:t>
      </w:r>
    </w:p>
    <w:p w:rsidRDefault="00353381" w:rsidP="00353381" w:rsidR="00353381">
      <w:pPr>
        <w:outlineLvl w:val="0"/>
        <w:rPr>
          <w:rFonts w:cs="Arial" w:hAnsi="Arial" w:ascii="Arial"/>
          <w:noProof/>
        </w:rPr>
      </w:pPr>
    </w:p>
    <w:p w:rsidRDefault="00353381" w:rsidP="00353381" w:rsidR="0035338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53381" w:rsidP="00353381" w:rsidR="00353381">
      <w:pPr>
        <w:rPr>
          <w:rFonts w:cs="Arial" w:hAnsi="Arial" w:ascii="Arial"/>
          <w:b/>
          <w:noProof/>
        </w:rPr>
      </w:pPr>
    </w:p>
    <w:p w:rsidRDefault="00353381" w:rsidP="00353381" w:rsidR="0035338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53381" w:rsidP="00353381" w:rsidR="00353381">
      <w:pPr>
        <w:outlineLvl w:val="0"/>
        <w:rPr>
          <w:rFonts w:cs="Arial" w:hAnsi="Arial" w:ascii="Arial"/>
          <w:noProof/>
        </w:rPr>
      </w:pPr>
    </w:p>
    <w:p w:rsidRDefault="00353381" w:rsidP="00353381" w:rsidR="00353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AGIP 94 d.o.o. za projektiranje, inženjering, trgovinu i usluge iz Virovitice, Stjepana Radića 33, MBS 010012864, OIB 12434288902, dan</w:t>
      </w:r>
      <w:r>
        <w:rPr>
          <w:rFonts w:cs="Arial" w:hAnsi="Arial" w:ascii="Arial"/>
          <w:noProof/>
        </w:rPr>
        <w:t>a 15. travnja 2016. godine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</w:p>
    <w:p w:rsidRDefault="00353381" w:rsidP="00353381" w:rsidR="0035338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53381" w:rsidP="00353381" w:rsidR="00353381">
      <w:pPr>
        <w:jc w:val="center"/>
        <w:rPr>
          <w:rFonts w:cs="Arial" w:hAnsi="Arial" w:ascii="Arial"/>
        </w:rPr>
      </w:pPr>
    </w:p>
    <w:p w:rsidRDefault="00353381" w:rsidP="00353381" w:rsidR="0035338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AGIP 94 d.o.o. za projektiranje, inženjering, trgovinu i usluge iz Virovitice, Stjepana Radića 33, MBS 010012864, OIB 12434288902.</w:t>
      </w:r>
    </w:p>
    <w:p w:rsidRDefault="00353381" w:rsidP="00353381" w:rsidR="00353381">
      <w:pPr>
        <w:jc w:val="both"/>
        <w:rPr>
          <w:rFonts w:cs="Arial" w:eastAsia="Times New Roman" w:hAnsi="Arial" w:ascii="Arial"/>
        </w:rPr>
      </w:pP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AGIP 94 d.o.o. za projektiranje, inženjering, trgovinu i usluge iz Virovitice, Stjepana Radića 33, MBS 010012864, OIB 12434288902,  p</w:t>
      </w:r>
      <w:r>
        <w:rPr>
          <w:rFonts w:cs="Arial" w:hAnsi="Arial" w:ascii="Arial"/>
          <w:noProof/>
        </w:rPr>
        <w:t>ostavlja se privremeni stečajni upravitelj.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MIJO RONČEVIĆ iz Osijeka, Vijenac Ivana Meštrovića 74, OIB 97146101285.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02. lipnja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Zlatko Žunec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Mijo Rončević</w:t>
      </w:r>
    </w:p>
    <w:p w:rsidRDefault="00353381" w:rsidP="00353381" w:rsidR="0035338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353381" w:rsidP="00353381" w:rsidR="0035338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53381" w:rsidP="00353381" w:rsidR="0035338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353381" w:rsidP="00353381" w:rsidR="0035338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422 dana, u ukupnom iznosu od 46.938,06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353381" w:rsidP="00353381" w:rsidR="0035338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353381" w:rsidP="00353381" w:rsidR="00353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353381" w:rsidP="00353381" w:rsidR="0035338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15. travnja 2016. godine </w:t>
      </w:r>
    </w:p>
    <w:p w:rsidRDefault="00353381" w:rsidP="00353381" w:rsidR="00353381">
      <w:pPr>
        <w:jc w:val="both"/>
        <w:rPr>
          <w:rFonts w:cs="Arial" w:hAnsi="Arial" w:ascii="Arial"/>
          <w:noProof/>
        </w:rPr>
      </w:pPr>
    </w:p>
    <w:p w:rsidRDefault="00353381" w:rsidP="00353381" w:rsidR="0035338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353381" w:rsidP="00353381" w:rsidR="0035338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</w:t>
      </w:r>
    </w:p>
    <w:p w:rsidRDefault="00353381" w:rsidP="00353381" w:rsidR="00353381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353381" w:rsidP="00353381" w:rsidR="0035338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353381" w:rsidP="00353381" w:rsidR="00353381">
      <w:pPr>
        <w:jc w:val="both"/>
        <w:rPr>
          <w:rFonts w:cs="Arial" w:hAnsi="Arial" w:ascii="Arial"/>
          <w:noProof/>
        </w:rPr>
      </w:pPr>
    </w:p>
    <w:p w:rsidRDefault="00353381" w:rsidP="00353381" w:rsidR="00353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353381" w:rsidP="00353381" w:rsidR="0035338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353381" w:rsidP="00353381" w:rsidR="0035338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353381" w:rsidP="00353381" w:rsidR="0035338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353381" w:rsidP="00353381" w:rsidR="00353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353381" w:rsidP="00353381" w:rsidR="00353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353381" w:rsidP="00353381" w:rsidR="00353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353381" w:rsidP="00353381" w:rsidR="00353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353381" w:rsidP="00353381" w:rsidR="00353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353381" w:rsidP="00353381" w:rsidR="00353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Bj.15.4.2016.g.</w:t>
      </w:r>
    </w:p>
    <w:p w:rsidRDefault="00353381" w:rsidP="00353381" w:rsidR="00353381">
      <w:pPr>
        <w:rPr>
          <w:rFonts w:cs="Arial" w:hAnsi="Arial" w:ascii="Arial"/>
        </w:rPr>
      </w:pPr>
    </w:p>
    <w:p w:rsidRDefault="00353381" w:rsidP="00353381" w:rsidR="0035338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381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St-167/2016-2</izvorni_sadrzaj>
    <derivirana_varijabla naziv="DomainObject.Oznaka_1">St-167/2016-2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AGIP 94 društvo s ograničenom odgovornošću za projektiranje, inženjering, trgovinu i usluge, Virovitica</izvorni_sadrzaj>
    <derivirana_varijabla naziv="DomainObject.Predmet.ProtustrankaFormated_1">  AGIP 94 društvo s ograničenom odgovornošću za projektiranje, inženjering, trgovinu i usluge, Virovitica</derivirana_varijabla>
  </DomainObject.Predmet.ProtustrankaFormated>
  <DomainObject.Predmet.ProtustrankaFormatedOIB>
    <izvorni_sadrzaj>  AGIP 94 društvo s ograničenom odgovornošću za projektiranje, inženjering, trgovinu i usluge, Virovitica, OIB 12434288902</izvorni_sadrzaj>
    <derivirana_varijabla naziv="DomainObject.Predmet.ProtustrankaFormatedOIB_1">  AGIP 94 društvo s ograničenom odgovornošću za projektiranje, inženjering, trgovinu i usluge, Virovitica, OIB 12434288902</derivirana_varijabla>
  </DomainObject.Predmet.ProtustrankaFormatedOIB>
  <DomainObject.Predmet.ProtustrankaFormatedWithAdress>
    <izvorni_sadrzaj> AGIP 94 društvo s ograničenom odgovornošću za projektiranje, inženjering, trgovinu i usluge, Virovitica, Stjepana Radića 33, 33000 Virovitica</izvorni_sadrzaj>
    <derivirana_varijabla naziv="DomainObject.Predmet.ProtustrankaFormatedWithAdress_1"> AGIP 94 društvo s ograničenom odgovornošću za projektiranje, inženjering, trgovinu i usluge, Virovitica, Stjepana Radića 33, 33000 Virovitica</derivirana_varijabla>
  </DomainObject.Predmet.ProtustrankaFormatedWithAdress>
  <DomainObject.Predmet.ProtustrankaFormatedWithAdressOIB>
    <izvorni_sadrzaj> AGIP 94 društvo s ograničenom odgovornošću za projektiranje, inženjering, trgovinu i usluge, Virovitica, OIB 12434288902, Stjepana Radića 33, 33000 Virovitica</izvorni_sadrzaj>
    <derivirana_varijabla naziv="DomainObject.Predmet.ProtustrankaFormatedWithAdressOIB_1"> AGIP 94 društvo s ograničenom odgovornošću za projektiranje, inženjering, trgovinu i usluge, Virovitica, OIB 12434288902, Stjepana Radića 33, 33000 Virovitica</derivirana_varijabla>
  </DomainObject.Predmet.ProtustrankaFormatedWithAdressOIB>
  <DomainObject.Predmet.ProtustrankaWithAdress>
    <izvorni_sadrzaj>AGIP 94 društvo s ograničenom odgovornošću za projektiranje, inženjering, trgovinu i usluge, Virovitica Stjepana Radića 33, 33000 Virovitica</izvorni_sadrzaj>
    <derivirana_varijabla naziv="DomainObject.Predmet.ProtustrankaWithAdress_1">AGIP 94 društvo s ograničenom odgovornošću za projektiranje, inženjering, trgovinu i usluge, Virovitica Stjepana Radića 33, 33000 Virovitica</derivirana_varijabla>
  </DomainObject.Predmet.ProtustrankaWithAdress>
  <DomainObject.Predmet.ProtustrankaWithAdressOIB>
    <izvorni_sadrzaj>AGIP 94 društvo s ograničenom odgovornošću za projektiranje, inženjering, trgovinu i usluge, Virovitica, OIB 12434288902, Stjepana Radića 33, 33000 Virovitica</izvorni_sadrzaj>
    <derivirana_varijabla naziv="DomainObject.Predmet.ProtustrankaWithAdressOIB_1">AGIP 94 društvo s ograničenom odgovornošću za projektiranje, inženjering, trgovinu i usluge, Virovitica, OIB 12434288902, Stjepana Radića 33, 33000 Virovitica</derivirana_varijabla>
  </DomainObject.Predmet.ProtustrankaWithAdressOIB>
  <DomainObject.Predmet.ProtustrankaNazivFormated>
    <izvorni_sadrzaj>AGIP 94 društvo s ograničenom odgovornošću za projektiranje, inženjering, trgovinu i usluge, Virovitica</izvorni_sadrzaj>
    <derivirana_varijabla naziv="DomainObject.Predmet.ProtustrankaNazivFormated_1">AGIP 94 društvo s ograničenom odgovornošću za projektiranje, inženjering, trgovinu i usluge, Virovitica</derivirana_varijabla>
  </DomainObject.Predmet.ProtustrankaNazivFormated>
  <DomainObject.Predmet.ProtustrankaNazivFormatedOIB>
    <izvorni_sadrzaj>AGIP 94 društvo s ograničenom odgovornošću za projektiranje, inženjering, trgovinu i usluge, Virovitica, OIB 12434288902</izvorni_sadrzaj>
    <derivirana_varijabla naziv="DomainObject.Predmet.ProtustrankaNazivFormatedOIB_1">AGIP 94 društvo s ograničenom odgovornošću za projektiranje, inženjering, trgovinu i usluge, Virovitica, OIB 12434288902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AGIP 94 društvo s ograničenom odgovornošću za projektiranje, inženjering, trgovinu i usluge, Virovitica</item>
    </izvorni_sadrzaj>
    <derivirana_varijabla naziv="DomainObject.Predmet.ProtuStrankaListFormated_1">
      <item>AGIP 94 društvo s ograničenom odgovornošću za projektiranje, inženjering, trgovinu i usluge, Virovitica</item>
    </derivirana_varijabla>
  </DomainObject.Predmet.ProtuStrankaListFormated>
  <DomainObject.Predmet.ProtuStrankaListFormatedOIB>
    <izvorni_sadrzaj>
      <item>AGIP 94 društvo s ograničenom odgovornošću za projektiranje, inženjering, trgovinu i usluge, Virovitica, OIB 12434288902</item>
    </izvorni_sadrzaj>
    <derivirana_varijabla naziv="DomainObject.Predmet.ProtuStrankaListFormatedOIB_1">
      <item>AGIP 94 društvo s ograničenom odgovornošću za projektiranje, inženjering, trgovinu i usluge, Virovitica, OIB 12434288902</item>
    </derivirana_varijabla>
  </DomainObject.Predmet.ProtuStrankaListFormatedOIB>
  <DomainObject.Predmet.ProtuStrankaListFormatedWithAdress>
    <izvorni_sadrzaj>
      <item>AGIP 94 društvo s ograničenom odgovornošću za projektiranje, inženjering, trgovinu i usluge, Virovitica, Stjepana Radića 33, 33000 Virovitica</item>
    </izvorni_sadrzaj>
    <derivirana_varijabla naziv="DomainObject.Predmet.ProtuStrankaListFormatedWithAdress_1">
      <item>AGIP 94 društvo s ograničenom odgovornošću za projektiranje, inženjering, trgovinu i usluge, Virovitica, Stjepana Radića 33, 33000 Virovitica</item>
    </derivirana_varijabla>
  </DomainObject.Predmet.ProtuStrankaListFormatedWithAdress>
  <DomainObject.Predmet.ProtuStrankaListFormatedWithAdressOIB>
    <izvorni_sadrzaj>
      <item>AGIP 94 društvo s ograničenom odgovornošću za projektiranje, inženjering, trgovinu i usluge, Virovitica, OIB 12434288902, Stjepana Radića 33, 33000 Virovitica</item>
    </izvorni_sadrzaj>
    <derivirana_varijabla naziv="DomainObject.Predmet.ProtuStrankaListFormatedWithAdressOIB_1">
      <item>AGIP 94 društvo s ograničenom odgovornošću za projektiranje, inženjering, trgovinu i usluge, Virovitica, OIB 12434288902, Stjepana Radića 33, 33000 Virovitica</item>
    </derivirana_varijabla>
  </DomainObject.Predmet.ProtuStrankaListFormatedWithAdressOIB>
  <DomainObject.Predmet.ProtuStrankaListNazivFormated>
    <izvorni_sadrzaj>
      <item>AGIP 94 društvo s ograničenom odgovornošću za projektiranje, inženjering, trgovinu i usluge, Virovitica</item>
    </izvorni_sadrzaj>
    <derivirana_varijabla naziv="DomainObject.Predmet.ProtuStrankaListNazivFormated_1">
      <item>AGIP 94 društvo s ograničenom odgovornošću za projektiranje, inženjering, trgovinu i usluge, Virovitica</item>
    </derivirana_varijabla>
  </DomainObject.Predmet.ProtuStrankaListNazivFormated>
  <DomainObject.Predmet.ProtuStrankaListNazivFormatedOIB>
    <izvorni_sadrzaj>
      <item>AGIP 94 društvo s ograničenom odgovornošću za projektiranje, inženjering, trgovinu i usluge, Virovitica, OIB 12434288902</item>
    </izvorni_sadrzaj>
    <derivirana_varijabla naziv="DomainObject.Predmet.ProtuStrankaListNazivFormatedOIB_1">
      <item>AGIP 94 društvo s ograničenom odgovornošću za projektiranje, inženjering, trgovinu i usluge, Virovitica, OIB 12434288902</item>
    </derivirana_varijabla>
  </DomainObject.Predmet.ProtuStrankaListNazivFormatedOIB>
  <DomainObject.Predmet.OstaliListFormated>
    <izvorni_sadrzaj>
      <item>ZLATKO ŽUNEC</item>
    </izvorni_sadrzaj>
    <derivirana_varijabla naziv="DomainObject.Predmet.OstaliListFormated_1">
      <item>ZLATKO ŽUNEC</item>
    </derivirana_varijabla>
  </DomainObject.Predmet.OstaliListFormated>
  <DomainObject.Predmet.OstaliListFormatedOIB>
    <izvorni_sadrzaj>
      <item>ZLATKO ŽUNEC, OIB 44912607423</item>
    </izvorni_sadrzaj>
    <derivirana_varijabla naziv="DomainObject.Predmet.OstaliListFormatedOIB_1">
      <item>ZLATKO ŽUNEC, OIB 44912607423</item>
    </derivirana_varijabla>
  </DomainObject.Predmet.OstaliListFormatedOIB>
  <DomainObject.Predmet.OstaliListFormatedWithAdress>
    <izvorni_sadrzaj>
      <item>ZLATKO ŽUNEC, Stjepana Radića 33., 33000 Virovitica</item>
    </izvorni_sadrzaj>
    <derivirana_varijabla naziv="DomainObject.Predmet.OstaliListFormatedWithAdress_1">
      <item>ZLATKO ŽUNEC, Stjepana Radića 33., 33000 Virovitica</item>
    </derivirana_varijabla>
  </DomainObject.Predmet.OstaliListFormatedWithAdress>
  <DomainObject.Predmet.OstaliListFormatedWithAdressOIB>
    <izvorni_sadrzaj>
      <item>ZLATKO ŽUNEC, OIB 44912607423, Stjepana Radića 33., 33000 Virovitica</item>
    </izvorni_sadrzaj>
    <derivirana_varijabla naziv="DomainObject.Predmet.OstaliListFormatedWithAdressOIB_1">
      <item>ZLATKO ŽUNEC, OIB 44912607423, Stjepana Radića 33., 33000 Virovitica</item>
    </derivirana_varijabla>
  </DomainObject.Predmet.OstaliListFormatedWithAdressOIB>
  <DomainObject.Predmet.OstaliListNazivFormated>
    <izvorni_sadrzaj>
      <item>ZLATKO ŽUNEC</item>
    </izvorni_sadrzaj>
    <derivirana_varijabla naziv="DomainObject.Predmet.OstaliListNazivFormated_1">
      <item>ZLATKO ŽUNEC</item>
    </derivirana_varijabla>
  </DomainObject.Predmet.OstaliListNazivFormated>
  <DomainObject.Predmet.OstaliListNazivFormatedOIB>
    <izvorni_sadrzaj>
      <item>ZLATKO ŽUNEC, OIB 44912607423</item>
    </izvorni_sadrzaj>
    <derivirana_varijabla naziv="DomainObject.Predmet.OstaliListNazivFormatedOIB_1">
      <item>ZLATKO ŽUNEC, OIB 44912607423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St-167/2016-2</izvorni_sadrzaj>
    <derivirana_varijabla naziv="DomainObject.PoslovniBrojDokumenta_1">St-167/2016-2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AGIP 94 društvo s ograničenom odgovornošću za projektiranje, inženjering, trgovinu i usluge, Virovitica</izvorni_sadrzaj>
    <derivirana_varijabla naziv="DomainObject.Predmet.ProtustrankaIDrugi_1">AGIP 94 društvo s ograničenom odgovornošću za projektiranje, inženjering,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AGIP 94 društvo s ograničenom odgovornošću za projektiranje, inženjering, trgovinu i usluge, Virovitica, OIB 12434288902, Stjepana Radića 33, 33000 Virovitica</izvorni_sadrzaj>
    <derivirana_varijabla naziv="DomainObject.Predmet.ProtustrankaIDrugiAdressOIB_1">AGIP 94 društvo s ograničenom odgovornošću za projektiranje, inženjering, trgovinu i usluge, Virovitica, OIB 12434288902, Stjepana Radića 33,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AGIP 94 društvo s ograničenom odgovornošću za projektiranje, inženjering, trgovinu i usluge, Virovitica</item>
      <item>ZLATKO ŽUNEC</item>
    </izvorni_sadrzaj>
    <derivirana_varijabla naziv="DomainObject.Predmet.SudioniciListNaziv_1">
      <item>FINA, RC ZAGREB, Podružnica Bjelovar</item>
      <item>AGIP 94 društvo s ograničenom odgovornošću za projektiranje, inženjering, trgovinu i usluge, Virovitica</item>
      <item>ZLATKO ŽUNEC</item>
    </derivirana_varijabla>
  </DomainObject.Predmet.SudioniciListNaziv>
  <DomainObject.Predmet.SudioniciListAdressOIB>
    <izvorni_sadrzaj>
      <item>FINA, RC ZAGREB, Podružnica Bjelovar, OIB 85821130368, F. Supila 4,43000 Bjelovar</item>
      <item>AGIP 94 društvo s ograničenom odgovornošću za projektiranje, inženjering, trgovinu i usluge, Virovitica, OIB 12434288902, Stjepana Radića 33,33000 Virovitica</item>
      <item>ZLATKO ŽUNEC, OIB 44912607423, Stjepana Radića 33.,33000 Virovitica</item>
    </izvorni_sadrzaj>
    <derivirana_varijabla naziv="DomainObject.Predmet.SudioniciListAdressOIB_1">
      <item>FINA, RC ZAGREB, Podružnica Bjelovar, OIB 85821130368, F. Supila 4,43000 Bjelovar</item>
      <item>AGIP 94 društvo s ograničenom odgovornošću za projektiranje, inženjering, trgovinu i usluge, Virovitica, OIB 12434288902, Stjepana Radića 33,33000 Virovitica</item>
      <item>ZLATKO ŽUNEC, OIB 44912607423, Stjepana Radića 33.,33000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2C6D7-C6FD-4F57-8078-5B0C5173F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3620</properties:Characters>
  <properties:Lines>92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2016-04-15T05:27:00Z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