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f9a32" w14:paraId="77f9a32" w:rsidRDefault="00811DC8" w:rsidP="00187406" w:rsidR="00187406" w:rsidRPr="00187406">
      <w:pPr>
        <w15:collapsed w:val="false"/>
      </w:pPr>
      <w:bookmarkStart w:name="_GoBack" w:id="0"/>
      <w:bookmarkEnd w:id="0"/>
      <w:r>
        <w:t xml:space="preserve">    </w:t>
      </w:r>
      <w:r w:rsidR="00187406" w:rsidRPr="00187406">
        <w:t xml:space="preserve">           </w:t>
      </w:r>
      <w:r w:rsidR="00187406" w:rsidRPr="00187406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87406" w:rsidRPr="00187406">
        <w:tab/>
      </w:r>
    </w:p>
    <w:p w:rsidRDefault="00187406" w:rsidP="00187406" w:rsidR="00187406" w:rsidRPr="00187406">
      <w:pPr>
        <w:spacing w:before="100"/>
      </w:pPr>
      <w:r w:rsidRPr="00187406">
        <w:t>REPUBLIKA HRVATSKA</w:t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  <w:t xml:space="preserve">      </w:t>
      </w:r>
    </w:p>
    <w:p w:rsidRDefault="00187406" w:rsidP="00187406" w:rsidR="00187406" w:rsidRPr="00187406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187406">
        <w:t>TRGOVAČKI SUD U SPLITU</w:t>
      </w:r>
    </w:p>
    <w:p w:rsidRDefault="00A83EBE" w:rsidP="00955F32" w:rsidR="00187406">
      <w:r w:rsidRPr="001536D6">
        <w:rPr>
          <w:bCs/>
        </w:rPr>
        <w:t>Split, Sukoišanska 6</w:t>
      </w:r>
      <w:r w:rsidR="00187406">
        <w:rPr>
          <w:bCs/>
        </w:rPr>
        <w:t xml:space="preserve">     </w:t>
      </w:r>
      <w:r w:rsidR="00187406">
        <w:rPr>
          <w:bCs/>
        </w:rPr>
        <w:tab/>
      </w:r>
      <w:r w:rsidR="00C12105" w:rsidRPr="001536D6">
        <w:t xml:space="preserve"> </w:t>
      </w:r>
    </w:p>
    <w:p w:rsidRDefault="00C12105" w:rsidP="00C12105" w:rsidR="00C12105" w:rsidRPr="001536D6">
      <w:r w:rsidRPr="001536D6">
        <w:t xml:space="preserve">                           </w:t>
      </w:r>
    </w:p>
    <w:p w:rsidRDefault="005F0D18" w:rsidP="00C12105" w:rsidR="005F0D18" w:rsidRPr="001536D6">
      <w:pPr>
        <w:pStyle w:val="Naslov1"/>
        <w:rPr>
          <w:b w:val="false"/>
        </w:rPr>
      </w:pPr>
      <w:r w:rsidRPr="001536D6">
        <w:rPr>
          <w:b w:val="false"/>
        </w:rPr>
        <w:t>R E P U B L I K A   H R V A T S K A</w:t>
      </w:r>
    </w:p>
    <w:p w:rsidRDefault="003203D7" w:rsidP="005F0D18" w:rsidR="00C12105" w:rsidRPr="001536D6">
      <w:pPr>
        <w:pStyle w:val="Naslov1"/>
        <w:spacing w:before="200"/>
        <w:rPr>
          <w:b w:val="false"/>
        </w:rPr>
      </w:pPr>
      <w:r>
        <w:rPr>
          <w:b w:val="false"/>
        </w:rPr>
        <w:t>Z A K L J U Č A K</w:t>
      </w:r>
    </w:p>
    <w:p w:rsidRDefault="00C12105" w:rsidP="00E74386" w:rsidR="00C12105" w:rsidRPr="001536D6">
      <w:pPr>
        <w:jc w:val="both"/>
      </w:pPr>
    </w:p>
    <w:p w:rsidRDefault="004D4E07" w:rsidP="004D4E07" w:rsidR="00C12105">
      <w:pPr>
        <w:ind w:firstLine="708"/>
        <w:jc w:val="both"/>
      </w:pPr>
      <w:r w:rsidRPr="004D4E07">
        <w:t xml:space="preserve">Trgovački sud u Splitu, po stečajnoj sutkinji Ani Golub </w:t>
      </w:r>
      <w:proofErr w:type="spellStart"/>
      <w:r w:rsidRPr="004D4E07">
        <w:t>Gruić</w:t>
      </w:r>
      <w:proofErr w:type="spellEnd"/>
      <w:r w:rsidRPr="004D4E07">
        <w:t xml:space="preserve">, </w:t>
      </w:r>
      <w:r w:rsidR="003203D7" w:rsidRPr="003203D7">
        <w:t xml:space="preserve">u stečajnom postupku </w:t>
      </w:r>
      <w:r w:rsidR="00117521">
        <w:t xml:space="preserve">povodom predlagatelja </w:t>
      </w:r>
      <w:r w:rsidR="00117521" w:rsidRPr="001A260E">
        <w:t>FINANCIJSKE AGENCIJE, Regionalni centar Spl</w:t>
      </w:r>
      <w:r w:rsidR="00117521">
        <w:t xml:space="preserve">it, Mažuranićevo šetalište 24b, OIB: 85821130368 za otvaranje stečajnog postupka nad dužnikom </w:t>
      </w:r>
      <w:r w:rsidR="00094D44">
        <w:t>MILJAK GRAĐENJ</w:t>
      </w:r>
      <w:r w:rsidR="002B0042">
        <w:t>E d.o.o., OIB: 14134186294, Split, Vukovarska 148</w:t>
      </w:r>
      <w:r w:rsidR="00955F32">
        <w:t>,</w:t>
      </w:r>
      <w:r w:rsidR="00187406">
        <w:t xml:space="preserve"> </w:t>
      </w:r>
      <w:r w:rsidRPr="004D4E07">
        <w:t xml:space="preserve">dana </w:t>
      </w:r>
      <w:r w:rsidR="00117521">
        <w:t>26. rujna</w:t>
      </w:r>
      <w:r w:rsidR="003203D7">
        <w:t xml:space="preserve"> 2016</w:t>
      </w:r>
      <w:r w:rsidRPr="004D4E07">
        <w:t>. godine</w:t>
      </w:r>
    </w:p>
    <w:p w:rsidRDefault="004D4E07" w:rsidP="004D4E07" w:rsidR="004D4E07" w:rsidRPr="001536D6">
      <w:pPr>
        <w:ind w:firstLine="708"/>
        <w:jc w:val="both"/>
      </w:pPr>
    </w:p>
    <w:p w:rsidRDefault="003203D7" w:rsidP="00C12105" w:rsidR="00C12105" w:rsidRPr="001536D6">
      <w:pPr>
        <w:jc w:val="center"/>
        <w:rPr>
          <w:bCs/>
        </w:rPr>
      </w:pPr>
      <w:r>
        <w:rPr>
          <w:bCs/>
        </w:rPr>
        <w:t>z a k l j u č i</w:t>
      </w:r>
      <w:r w:rsidR="00C656DE">
        <w:rPr>
          <w:bCs/>
        </w:rPr>
        <w:t xml:space="preserve"> o   j e</w:t>
      </w:r>
    </w:p>
    <w:p w:rsidRDefault="00C12105" w:rsidP="00E74386" w:rsidR="00C12105" w:rsidRPr="001536D6">
      <w:pPr>
        <w:jc w:val="both"/>
        <w:rPr>
          <w:bCs/>
        </w:rPr>
      </w:pPr>
    </w:p>
    <w:p w:rsidRDefault="00955F32" w:rsidP="006C489E" w:rsidR="004A019C">
      <w:pPr>
        <w:ind w:firstLine="708"/>
        <w:jc w:val="both"/>
      </w:pPr>
      <w:r>
        <w:t>R</w:t>
      </w:r>
      <w:r w:rsidR="004D4E07" w:rsidRPr="004D4E07">
        <w:t xml:space="preserve">očište </w:t>
      </w:r>
      <w:r w:rsidR="004D4E07">
        <w:t xml:space="preserve">određeno </w:t>
      </w:r>
      <w:r w:rsidR="004D4E07" w:rsidRPr="004D4E07">
        <w:t xml:space="preserve">za dan </w:t>
      </w:r>
      <w:r w:rsidR="00117521">
        <w:t>28. listopada</w:t>
      </w:r>
      <w:r w:rsidR="003203D7">
        <w:t xml:space="preserve"> 2016. godine s početkom u </w:t>
      </w:r>
      <w:r w:rsidR="00117521">
        <w:t>09:</w:t>
      </w:r>
      <w:r w:rsidR="00094D44">
        <w:t>5</w:t>
      </w:r>
      <w:r w:rsidR="00117521">
        <w:t>0</w:t>
      </w:r>
      <w:r w:rsidR="003203D7" w:rsidRPr="003203D7">
        <w:t xml:space="preserve"> sati, </w:t>
      </w:r>
      <w:r w:rsidR="00187406">
        <w:t xml:space="preserve">preuriče se za </w:t>
      </w:r>
      <w:r>
        <w:rPr>
          <w:b/>
          <w:u w:val="single"/>
        </w:rPr>
        <w:t xml:space="preserve">dan </w:t>
      </w:r>
      <w:r w:rsidR="00117521">
        <w:rPr>
          <w:b/>
          <w:u w:val="single"/>
        </w:rPr>
        <w:t>14. studenog</w:t>
      </w:r>
      <w:r w:rsidR="003203D7">
        <w:rPr>
          <w:b/>
          <w:u w:val="single"/>
        </w:rPr>
        <w:t xml:space="preserve"> 2016</w:t>
      </w:r>
      <w:r w:rsidR="00187406" w:rsidRPr="00187406">
        <w:rPr>
          <w:b/>
          <w:u w:val="single"/>
        </w:rPr>
        <w:t>. godine</w:t>
      </w:r>
      <w:r>
        <w:rPr>
          <w:b/>
          <w:u w:val="single"/>
        </w:rPr>
        <w:t xml:space="preserve"> </w:t>
      </w:r>
      <w:r w:rsidR="00187406" w:rsidRPr="00187406">
        <w:rPr>
          <w:b/>
          <w:u w:val="single"/>
        </w:rPr>
        <w:t xml:space="preserve">u </w:t>
      </w:r>
      <w:r w:rsidR="00117521">
        <w:rPr>
          <w:b/>
          <w:u w:val="single"/>
        </w:rPr>
        <w:t>09:</w:t>
      </w:r>
      <w:r w:rsidR="00094D44">
        <w:rPr>
          <w:b/>
          <w:u w:val="single"/>
        </w:rPr>
        <w:t>5</w:t>
      </w:r>
      <w:r w:rsidR="00117521">
        <w:rPr>
          <w:b/>
          <w:u w:val="single"/>
        </w:rPr>
        <w:t>0</w:t>
      </w:r>
      <w:r w:rsidR="00187406" w:rsidRPr="00187406">
        <w:rPr>
          <w:b/>
          <w:u w:val="single"/>
        </w:rPr>
        <w:t xml:space="preserve"> sati</w:t>
      </w:r>
      <w:r w:rsidR="00187406">
        <w:t>.</w:t>
      </w:r>
    </w:p>
    <w:p w:rsidRDefault="00955F32" w:rsidP="00955F32" w:rsidR="00955F32">
      <w:pPr>
        <w:jc w:val="center"/>
      </w:pPr>
    </w:p>
    <w:p w:rsidRDefault="00C12105" w:rsidP="00955F32" w:rsidR="00C12105" w:rsidRPr="001536D6">
      <w:pPr>
        <w:jc w:val="center"/>
      </w:pPr>
      <w:r w:rsidRPr="001536D6">
        <w:t xml:space="preserve">U Splitu, </w:t>
      </w:r>
      <w:r w:rsidR="00117521">
        <w:t>26. rujna</w:t>
      </w:r>
      <w:r w:rsidR="003203D7" w:rsidRPr="003203D7">
        <w:t xml:space="preserve"> 2016</w:t>
      </w:r>
      <w:r w:rsidR="00955F32">
        <w:t>. godine</w:t>
      </w:r>
    </w:p>
    <w:p w:rsidRDefault="00C12105" w:rsidP="00C12105" w:rsidR="00C12105" w:rsidRPr="001536D6">
      <w:pPr>
        <w:tabs>
          <w:tab w:pos="6949" w:val="left"/>
        </w:tabs>
      </w:pPr>
    </w:p>
    <w:p w:rsidRDefault="005F0D18" w:rsidP="005F0D18" w:rsidR="00C12105" w:rsidRPr="001536D6">
      <w:pPr>
        <w:ind w:left="6372"/>
        <w:jc w:val="center"/>
        <w:rPr>
          <w:bCs/>
        </w:rPr>
      </w:pPr>
      <w:r w:rsidRPr="001536D6">
        <w:rPr>
          <w:bCs/>
        </w:rPr>
        <w:t xml:space="preserve">  </w:t>
      </w:r>
      <w:r w:rsidR="008525AA">
        <w:rPr>
          <w:bCs/>
        </w:rPr>
        <w:t xml:space="preserve">  </w:t>
      </w:r>
      <w:r w:rsidRPr="001536D6">
        <w:rPr>
          <w:bCs/>
        </w:rPr>
        <w:t xml:space="preserve"> </w:t>
      </w:r>
      <w:r w:rsidR="00E74386" w:rsidRPr="001536D6">
        <w:rPr>
          <w:bCs/>
        </w:rPr>
        <w:t>SUTKINJA</w:t>
      </w:r>
    </w:p>
    <w:p w:rsidRDefault="00E74386" w:rsidP="00E74386" w:rsidR="00E74386" w:rsidRPr="001536D6">
      <w:pPr>
        <w:jc w:val="right"/>
      </w:pPr>
      <w:r w:rsidRPr="001536D6">
        <w:rPr>
          <w:bCs/>
        </w:rPr>
        <w:t>ANA GOLUB GRUIĆ</w:t>
      </w:r>
    </w:p>
    <w:p w:rsidRDefault="00C12105" w:rsidP="00C12105" w:rsidR="00C12105" w:rsidRPr="001536D6">
      <w:pPr>
        <w:jc w:val="both"/>
        <w:rPr>
          <w:bCs/>
        </w:rPr>
      </w:pPr>
    </w:p>
    <w:p w:rsidRDefault="00622E57" w:rsidP="00C12105" w:rsidR="00622E57" w:rsidRPr="001536D6">
      <w:pPr>
        <w:jc w:val="both"/>
        <w:rPr>
          <w:bCs/>
        </w:rPr>
      </w:pPr>
    </w:p>
    <w:p w:rsidRDefault="00C12105" w:rsidP="00C12105" w:rsidR="00C12105" w:rsidRPr="001536D6">
      <w:pPr>
        <w:jc w:val="both"/>
        <w:rPr>
          <w:bCs/>
        </w:rPr>
      </w:pPr>
      <w:r w:rsidRPr="001536D6">
        <w:rPr>
          <w:bCs/>
        </w:rPr>
        <w:t>POUKA O PRAVNOM LIJEKU:</w:t>
      </w:r>
    </w:p>
    <w:p w:rsidRDefault="00C656DE" w:rsidP="00C12105" w:rsidR="00C12105" w:rsidRPr="001536D6">
      <w:pPr>
        <w:jc w:val="both"/>
      </w:pPr>
      <w:r>
        <w:t xml:space="preserve">Protiv ovog </w:t>
      </w:r>
      <w:r w:rsidR="003203D7">
        <w:t>zaključka</w:t>
      </w:r>
      <w:r w:rsidR="00C12105" w:rsidRPr="001536D6">
        <w:t xml:space="preserve"> nije dopuštena žalb</w:t>
      </w:r>
      <w:r w:rsidR="00C12105" w:rsidRPr="00C656DE">
        <w:t>a</w:t>
      </w:r>
      <w:r>
        <w:t>.</w:t>
      </w:r>
    </w:p>
    <w:p w:rsidRDefault="00C12105" w:rsidP="00C12105" w:rsidR="00C12105" w:rsidRPr="001536D6"/>
    <w:p w:rsidRDefault="003203D7" w:rsidP="003203D7" w:rsidR="003203D7">
      <w:pPr>
        <w:jc w:val="both"/>
        <w:rPr>
          <w:rFonts w:eastAsia="Calibri"/>
          <w:lang w:eastAsia="en-US"/>
        </w:rPr>
      </w:pPr>
    </w:p>
    <w:p w:rsidRDefault="003203D7" w:rsidP="003203D7" w:rsidR="003203D7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DNA:</w:t>
      </w:r>
    </w:p>
    <w:p w:rsidRDefault="00117521" w:rsidP="003203D7" w:rsidR="003203D7">
      <w:pPr>
        <w:pStyle w:val="Odlomakpopisa"/>
        <w:numPr>
          <w:ilvl w:val="0"/>
          <w:numId w:val="7"/>
        </w:numPr>
        <w:jc w:val="both"/>
      </w:pPr>
      <w:r>
        <w:t>predlagatelj</w:t>
      </w:r>
    </w:p>
    <w:p w:rsidRDefault="00117521" w:rsidP="003203D7" w:rsidR="00117521">
      <w:pPr>
        <w:pStyle w:val="Odlomakpopisa"/>
        <w:numPr>
          <w:ilvl w:val="0"/>
          <w:numId w:val="7"/>
        </w:numPr>
        <w:jc w:val="both"/>
      </w:pPr>
      <w:r>
        <w:t xml:space="preserve">dužnik </w:t>
      </w:r>
    </w:p>
    <w:p w:rsidRDefault="008A2508" w:rsidP="003203D7" w:rsidR="008A2508">
      <w:pPr>
        <w:pStyle w:val="Odlomakpopisa"/>
        <w:numPr>
          <w:ilvl w:val="0"/>
          <w:numId w:val="7"/>
        </w:numPr>
        <w:jc w:val="both"/>
      </w:pPr>
      <w:r>
        <w:t>zakonskom zastupniku dužnika</w:t>
      </w:r>
    </w:p>
    <w:p w:rsidRDefault="003336C3" w:rsidP="003336C3" w:rsidR="003336C3">
      <w:pPr>
        <w:pStyle w:val="Odlomakpopisa"/>
        <w:numPr>
          <w:ilvl w:val="0"/>
          <w:numId w:val="7"/>
        </w:numPr>
        <w:jc w:val="both"/>
      </w:pPr>
      <w:r w:rsidRPr="003336C3">
        <w:t xml:space="preserve">mrežna stranica e-Oglasna ploča sudova </w:t>
      </w:r>
    </w:p>
    <w:p w:rsidRDefault="003203D7" w:rsidP="003336C3" w:rsidR="003203D7">
      <w:pPr>
        <w:pStyle w:val="Odlomakpopisa"/>
        <w:numPr>
          <w:ilvl w:val="0"/>
          <w:numId w:val="7"/>
        </w:numPr>
        <w:jc w:val="both"/>
      </w:pPr>
      <w:r>
        <w:t>u spis</w:t>
      </w:r>
    </w:p>
    <w:p w:rsidRDefault="003203D7" w:rsidP="003203D7" w:rsidR="003203D7" w:rsidRPr="00C40B81">
      <w:pPr>
        <w:rPr>
          <w:b/>
          <w:bCs/>
          <w:color w:val="C00000"/>
        </w:rPr>
      </w:pPr>
    </w:p>
    <w:p w:rsidRDefault="00AC7EDC" w:rsidR="00AC7EDC" w:rsidRPr="001536D6"/>
    <w:sectPr w:rsidSect="005F0D18" w:rsidR="00AC7EDC" w:rsidRPr="001536D6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01C6" w:rsidR="002401C6">
      <w:r>
        <w:separator/>
      </w:r>
    </w:p>
  </w:endnote>
  <w:endnote w:id="0" w:type="continuationSeparator">
    <w:p w:rsidRDefault="002401C6" w:rsidR="002401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01C6" w:rsidR="002401C6">
      <w:r>
        <w:separator/>
      </w:r>
    </w:p>
  </w:footnote>
  <w:footnote w:id="0" w:type="continuationSeparator">
    <w:p w:rsidRDefault="002401C6" w:rsidR="002401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5C2" w:rsidP="00E74386" w:rsidR="00E74386" w:rsidRPr="00A83EBE">
    <w:pPr>
      <w:pStyle w:val="Zaglavlje"/>
      <w:jc w:val="right"/>
    </w:pPr>
    <w:r>
      <w:t xml:space="preserve">11. </w:t>
    </w:r>
    <w:r w:rsidR="00955F32">
      <w:t>St</w:t>
    </w:r>
    <w:r w:rsidR="00187406">
      <w:t>-</w:t>
    </w:r>
    <w:r w:rsidR="00094D44">
      <w:t>1694</w:t>
    </w:r>
    <w:r w:rsidR="0018740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D660CBB"/>
    <w:multiLevelType w:val="hybridMultilevel"/>
    <w:tmpl w:val="C7F81A82"/>
    <w:lvl w:tplc="A9EC596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36E7B"/>
    <w:rsid w:val="00040D56"/>
    <w:rsid w:val="00042910"/>
    <w:rsid w:val="00077A9F"/>
    <w:rsid w:val="00094D44"/>
    <w:rsid w:val="000B7811"/>
    <w:rsid w:val="000D3459"/>
    <w:rsid w:val="001150C1"/>
    <w:rsid w:val="00117521"/>
    <w:rsid w:val="0014686E"/>
    <w:rsid w:val="001536D6"/>
    <w:rsid w:val="0016336C"/>
    <w:rsid w:val="00165B54"/>
    <w:rsid w:val="00166BD1"/>
    <w:rsid w:val="00174A90"/>
    <w:rsid w:val="00187406"/>
    <w:rsid w:val="001A69A5"/>
    <w:rsid w:val="001E65C2"/>
    <w:rsid w:val="002401C6"/>
    <w:rsid w:val="00286EF8"/>
    <w:rsid w:val="002A47D9"/>
    <w:rsid w:val="002B0042"/>
    <w:rsid w:val="002C2422"/>
    <w:rsid w:val="002F4DA4"/>
    <w:rsid w:val="002F74CC"/>
    <w:rsid w:val="003203D7"/>
    <w:rsid w:val="003336C3"/>
    <w:rsid w:val="00341686"/>
    <w:rsid w:val="0035772B"/>
    <w:rsid w:val="00387D0A"/>
    <w:rsid w:val="003E598E"/>
    <w:rsid w:val="00466597"/>
    <w:rsid w:val="00466DD1"/>
    <w:rsid w:val="00496761"/>
    <w:rsid w:val="004A019C"/>
    <w:rsid w:val="004A7A8D"/>
    <w:rsid w:val="004D4E07"/>
    <w:rsid w:val="004E6A3C"/>
    <w:rsid w:val="004F4308"/>
    <w:rsid w:val="00557055"/>
    <w:rsid w:val="00566545"/>
    <w:rsid w:val="00580C41"/>
    <w:rsid w:val="00581C68"/>
    <w:rsid w:val="00592E28"/>
    <w:rsid w:val="005A24F2"/>
    <w:rsid w:val="005F0D18"/>
    <w:rsid w:val="00602AB1"/>
    <w:rsid w:val="00622E57"/>
    <w:rsid w:val="00645D4E"/>
    <w:rsid w:val="00676393"/>
    <w:rsid w:val="00693D2B"/>
    <w:rsid w:val="006A4243"/>
    <w:rsid w:val="006B1C7C"/>
    <w:rsid w:val="006C3A59"/>
    <w:rsid w:val="006C489E"/>
    <w:rsid w:val="00707DDE"/>
    <w:rsid w:val="00726B5E"/>
    <w:rsid w:val="007308A0"/>
    <w:rsid w:val="00730D04"/>
    <w:rsid w:val="007766FD"/>
    <w:rsid w:val="00792667"/>
    <w:rsid w:val="007A4EE9"/>
    <w:rsid w:val="007A5981"/>
    <w:rsid w:val="007B4AAD"/>
    <w:rsid w:val="007B6631"/>
    <w:rsid w:val="007D4413"/>
    <w:rsid w:val="007D6524"/>
    <w:rsid w:val="007D6B54"/>
    <w:rsid w:val="00811DC8"/>
    <w:rsid w:val="00831454"/>
    <w:rsid w:val="008457A6"/>
    <w:rsid w:val="00847A11"/>
    <w:rsid w:val="008525AA"/>
    <w:rsid w:val="0088678F"/>
    <w:rsid w:val="00893DFA"/>
    <w:rsid w:val="0089595F"/>
    <w:rsid w:val="008A2508"/>
    <w:rsid w:val="008A7A23"/>
    <w:rsid w:val="008B2DD7"/>
    <w:rsid w:val="00903A43"/>
    <w:rsid w:val="00955F32"/>
    <w:rsid w:val="0096437B"/>
    <w:rsid w:val="009B3D31"/>
    <w:rsid w:val="009B4A11"/>
    <w:rsid w:val="009B6B77"/>
    <w:rsid w:val="009C50E9"/>
    <w:rsid w:val="009F066F"/>
    <w:rsid w:val="00A27C6E"/>
    <w:rsid w:val="00A77160"/>
    <w:rsid w:val="00A81D5F"/>
    <w:rsid w:val="00A83EBE"/>
    <w:rsid w:val="00AC5624"/>
    <w:rsid w:val="00AC7BF1"/>
    <w:rsid w:val="00AC7EDC"/>
    <w:rsid w:val="00AD48A2"/>
    <w:rsid w:val="00AF3C39"/>
    <w:rsid w:val="00B30EE8"/>
    <w:rsid w:val="00B50560"/>
    <w:rsid w:val="00B727C6"/>
    <w:rsid w:val="00B74B06"/>
    <w:rsid w:val="00B76076"/>
    <w:rsid w:val="00BA7E62"/>
    <w:rsid w:val="00BC0D76"/>
    <w:rsid w:val="00C04733"/>
    <w:rsid w:val="00C12105"/>
    <w:rsid w:val="00C25CFF"/>
    <w:rsid w:val="00C42D43"/>
    <w:rsid w:val="00C656DE"/>
    <w:rsid w:val="00CA3B82"/>
    <w:rsid w:val="00CA7C9A"/>
    <w:rsid w:val="00CB4AD1"/>
    <w:rsid w:val="00CF0F94"/>
    <w:rsid w:val="00D255FD"/>
    <w:rsid w:val="00D40C23"/>
    <w:rsid w:val="00D60771"/>
    <w:rsid w:val="00D63C5B"/>
    <w:rsid w:val="00DC4015"/>
    <w:rsid w:val="00E320AB"/>
    <w:rsid w:val="00E37760"/>
    <w:rsid w:val="00E513FE"/>
    <w:rsid w:val="00E74386"/>
    <w:rsid w:val="00E85570"/>
    <w:rsid w:val="00F41932"/>
    <w:rsid w:val="00F46E76"/>
    <w:rsid w:val="00F67631"/>
    <w:rsid w:val="00F72C1C"/>
    <w:rsid w:val="00FB5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78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78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78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78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78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78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78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78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78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78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1694</izvorni_sadrzaj>
    <derivirana_varijabla naziv="DomainObject.Predmet.Broj_1">1694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St-1694/2015</izvorni_sadrzaj>
    <derivirana_varijabla naziv="DomainObject.Predmet.OznakaBroj_1">St-1694/2015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MILJAK GRAĐENJE društvo s ograničenom odgovornošću za građenje i usluge</izvorni_sadrzaj>
    <derivirana_varijabla naziv="DomainObject.Predmet.ProtustrankaFormated_1">  MILJAK GRAĐENJE društvo s ograničenom odgovornošću za građenje i usluge</derivirana_varijabla>
  </DomainObject.Predmet.ProtustrankaFormated>
  <DomainObject.Predmet.ProtustrankaFormatedOIB>
    <izvorni_sadrzaj>  MILJAK GRAĐENJE društvo s ograničenom odgovornošću za građenje i usluge, OIB 14134186294</izvorni_sadrzaj>
    <derivirana_varijabla naziv="DomainObject.Predmet.ProtustrankaFormatedOIB_1">  MILJAK GRAĐENJE društvo s ograničenom odgovornošću za građenje i usluge, OIB 14134186294</derivirana_varijabla>
  </DomainObject.Predmet.ProtustrankaFormatedOIB>
  <DomainObject.Predmet.ProtustrankaFormatedWithAdress>
    <izvorni_sadrzaj> MILJAK GRAĐENJE društvo s ograničenom odgovornošću za građenje i usluge, Vukovarska 148, 21000 Split</izvorni_sadrzaj>
    <derivirana_varijabla naziv="DomainObject.Predmet.ProtustrankaFormatedWithAdress_1"> MILJAK GRAĐENJE društvo s ograničenom odgovornošću za građenje i usluge, Vukovarska 148, 21000 Split</derivirana_varijabla>
  </DomainObject.Predmet.ProtustrankaFormatedWithAdress>
  <DomainObject.Predmet.ProtustrankaFormatedWithAdressOIB>
    <izvorni_sadrzaj> MILJAK GRAĐENJE društvo s ograničenom odgovornošću za građenje i usluge, OIB 14134186294, Vukovarska 148, 21000 Split</izvorni_sadrzaj>
    <derivirana_varijabla naziv="DomainObject.Predmet.ProtustrankaFormatedWithAdressOIB_1"> MILJAK GRAĐENJE društvo s ograničenom odgovornošću za građenje i usluge, OIB 14134186294, Vukovarska 148, 21000 Split</derivirana_varijabla>
  </DomainObject.Predmet.ProtustrankaFormatedWithAdressOIB>
  <DomainObject.Predmet.ProtustrankaWithAdress>
    <izvorni_sadrzaj>MILJAK GRAĐENJE društvo s ograničenom odgovornošću za građenje i usluge Vukovarska 148, 21000 Split</izvorni_sadrzaj>
    <derivirana_varijabla naziv="DomainObject.Predmet.ProtustrankaWithAdress_1">MILJAK GRAĐENJE društvo s ograničenom odgovornošću za građenje i usluge Vukovarska 148, 21000 Split</derivirana_varijabla>
  </DomainObject.Predmet.ProtustrankaWithAdress>
  <DomainObject.Predmet.ProtustrankaWithAdressOIB>
    <izvorni_sadrzaj>MILJAK GRAĐENJE društvo s ograničenom odgovornošću za građenje i usluge, OIB 14134186294, Vukovarska 148, 21000 Split</izvorni_sadrzaj>
    <derivirana_varijabla naziv="DomainObject.Predmet.ProtustrankaWithAdressOIB_1">MILJAK GRAĐENJE društvo s ograničenom odgovornošću za građenje i usluge, OIB 14134186294, Vukovarska 148, 21000 Split</derivirana_varijabla>
  </DomainObject.Predmet.ProtustrankaWithAdressOIB>
  <DomainObject.Predmet.ProtustrankaNazivFormated>
    <izvorni_sadrzaj>MILJAK GRAĐENJE društvo s ograničenom odgovornošću za građenje i usluge</izvorni_sadrzaj>
    <derivirana_varijabla naziv="DomainObject.Predmet.ProtustrankaNazivFormated_1">MILJAK GRAĐENJE društvo s ograničenom odgovornošću za građenje i usluge</derivirana_varijabla>
  </DomainObject.Predmet.ProtustrankaNazivFormated>
  <DomainObject.Predmet.ProtustrankaNazivFormatedOIB>
    <izvorni_sadrzaj>MILJAK GRAĐENJE društvo s ograničenom odgovornošću za građenje i usluge, OIB 14134186294</izvorni_sadrzaj>
    <derivirana_varijabla naziv="DomainObject.Predmet.ProtustrankaNazivFormatedOIB_1">MILJAK GRAĐENJE društvo s ograničenom odgovornošću za građenje i usluge, OIB 14134186294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1786743.80</izvorni_sadrzaj>
    <derivirana_varijabla naziv="DomainObject.Predmet.TrenutnaVrijednost_1">1786743.80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MILJAK GRAĐENJE društvo s ograničenom odgovornošću za građenje i usluge</item>
    </izvorni_sadrzaj>
    <derivirana_varijabla naziv="DomainObject.Predmet.ProtuStrankaListFormated_1">
      <item>MILJAK GRAĐENJE društvo s ograničenom odgovornošću za građenje i usluge</item>
    </derivirana_varijabla>
  </DomainObject.Predmet.ProtuStrankaListFormated>
  <DomainObject.Predmet.ProtuStrankaListFormatedOIB>
    <izvorni_sadrzaj>
      <item>MILJAK GRAĐENJE društvo s ograničenom odgovornošću za građenje i usluge, OIB 14134186294</item>
    </izvorni_sadrzaj>
    <derivirana_varijabla naziv="DomainObject.Predmet.ProtuStrankaListFormatedOIB_1">
      <item>MILJAK GRAĐENJE društvo s ograničenom odgovornošću za građenje i usluge, OIB 14134186294</item>
    </derivirana_varijabla>
  </DomainObject.Predmet.ProtuStrankaListFormatedOIB>
  <DomainObject.Predmet.ProtuStrankaListFormatedWithAdress>
    <izvorni_sadrzaj>
      <item>MILJAK GRAĐENJE društvo s ograničenom odgovornošću za građenje i usluge, Vukovarska 148, 21000 Split</item>
    </izvorni_sadrzaj>
    <derivirana_varijabla naziv="DomainObject.Predmet.ProtuStrankaListFormatedWithAdress_1">
      <item>MILJAK GRAĐENJE društvo s ograničenom odgovornošću za građenje i usluge, Vukovarska 148, 21000 Split</item>
    </derivirana_varijabla>
  </DomainObject.Predmet.ProtuStrankaListFormatedWithAdress>
  <DomainObject.Predmet.ProtuStrankaListFormatedWithAdressOIB>
    <izvorni_sadrzaj>
      <item>MILJAK GRAĐENJE društvo s ograničenom odgovornošću za građenje i usluge, OIB 14134186294, Vukovarska 148, 21000 Split</item>
    </izvorni_sadrzaj>
    <derivirana_varijabla naziv="DomainObject.Predmet.ProtuStrankaListFormatedWithAdressOIB_1">
      <item>MILJAK GRAĐENJE društvo s ograničenom odgovornošću za građenje i usluge, OIB 14134186294, Vukovarska 148, 21000 Split</item>
    </derivirana_varijabla>
  </DomainObject.Predmet.ProtuStrankaListFormatedWithAdressOIB>
  <DomainObject.Predmet.ProtuStrankaListNazivFormated>
    <izvorni_sadrzaj>
      <item>MILJAK GRAĐENJE društvo s ograničenom odgovornošću za građenje i usluge</item>
    </izvorni_sadrzaj>
    <derivirana_varijabla naziv="DomainObject.Predmet.ProtuStrankaListNazivFormated_1">
      <item>MILJAK GRAĐENJE društvo s ograničenom odgovornošću za građenje i usluge</item>
    </derivirana_varijabla>
  </DomainObject.Predmet.ProtuStrankaListNazivFormated>
  <DomainObject.Predmet.ProtuStrankaListNazivFormatedOIB>
    <izvorni_sadrzaj>
      <item>MILJAK GRAĐENJE društvo s ograničenom odgovornošću za građenje i usluge, OIB 14134186294</item>
    </izvorni_sadrzaj>
    <derivirana_varijabla naziv="DomainObject.Predmet.ProtuStrankaListNazivFormatedOIB_1">
      <item>MILJAK GRAĐENJE društvo s ograničenom odgovornošću za građenje i usluge, OIB 14134186294</item>
    </derivirana_varijabla>
  </DomainObject.Predmet.ProtuStrankaListNazivFormatedOIB>
  <DomainObject.Predmet.OstaliListFormated>
    <izvorni_sadrzaj>
      <item>Ivan Miljak</item>
      <item>Marija Miljak</item>
    </izvorni_sadrzaj>
    <derivirana_varijabla naziv="DomainObject.Predmet.OstaliListFormated_1">
      <item>Ivan Miljak</item>
      <item>Marija Miljak</item>
    </derivirana_varijabla>
  </DomainObject.Predmet.OstaliListFormated>
  <DomainObject.Predmet.OstaliListFormatedOIB>
    <izvorni_sadrzaj>
      <item>Ivan Miljak, OIB 83435236395</item>
      <item>Marija Miljak, OIB 57610555061</item>
    </izvorni_sadrzaj>
    <derivirana_varijabla naziv="DomainObject.Predmet.OstaliListFormatedOIB_1">
      <item>Ivan Miljak, OIB 83435236395</item>
      <item>Marija Miljak, OIB 57610555061</item>
    </derivirana_varijabla>
  </DomainObject.Predmet.OstaliListFormatedOIB>
  <DomainObject.Predmet.OstaliListFormatedWithAdress>
    <izvorni_sadrzaj>
      <item>Ivan Miljak, Pape Ivana Pavla II 29, 21000 Split</item>
      <item>Marija Miljak, Vukovarska 164, 21000 Split</item>
    </izvorni_sadrzaj>
    <derivirana_varijabla naziv="DomainObject.Predmet.OstaliListFormatedWithAdress_1">
      <item>Ivan Miljak, Pape Ivana Pavla II 29, 21000 Split</item>
      <item>Marija Miljak, Vukovarska 164, 21000 Split</item>
    </derivirana_varijabla>
  </DomainObject.Predmet.OstaliListFormatedWithAdress>
  <DomainObject.Predmet.OstaliListFormatedWithAdressOIB>
    <izvorni_sadrzaj>
      <item>Ivan Miljak, OIB 83435236395, Pape Ivana Pavla II 29, 21000 Split</item>
      <item>Marija Miljak, OIB 57610555061, Vukovarska 164, 21000 Split</item>
    </izvorni_sadrzaj>
    <derivirana_varijabla naziv="DomainObject.Predmet.OstaliListFormatedWithAdressOIB_1">
      <item>Ivan Miljak, OIB 83435236395, Pape Ivana Pavla II 29, 21000 Split</item>
      <item>Marija Miljak, OIB 57610555061, Vukovarska 164, 21000 Split</item>
    </derivirana_varijabla>
  </DomainObject.Predmet.OstaliListFormatedWithAdressOIB>
  <DomainObject.Predmet.OstaliListNazivFormated>
    <izvorni_sadrzaj>
      <item>Ivan Miljak</item>
      <item>Marija Miljak</item>
    </izvorni_sadrzaj>
    <derivirana_varijabla naziv="DomainObject.Predmet.OstaliListNazivFormated_1">
      <item>Ivan Miljak</item>
      <item>Marija Miljak</item>
    </derivirana_varijabla>
  </DomainObject.Predmet.OstaliListNazivFormated>
  <DomainObject.Predmet.OstaliListNazivFormatedOIB>
    <izvorni_sadrzaj>
      <item>Ivan Miljak, OIB 83435236395</item>
      <item>Marija Miljak, OIB 57610555061</item>
    </izvorni_sadrzaj>
    <derivirana_varijabla naziv="DomainObject.Predmet.OstaliListNazivFormatedOIB_1">
      <item>Ivan Miljak, OIB 83435236395</item>
      <item>Marija Miljak, OIB 57610555061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MILJAK GRAĐENJE društvo s ograničenom odgovornošću za građenje i usluge</izvorni_sadrzaj>
    <derivirana_varijabla naziv="DomainObject.Predmet.ProtustrankaIDrugi_1">MILJAK GRAĐENJE društvo s ograničenom odgovornošću za građenje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MILJAK GRAĐENJE društvo s ograničenom odgovornošću za građenje i usluge, OIB 14134186294, Vukovarska 148, 21000 Split</izvorni_sadrzaj>
    <derivirana_varijabla naziv="DomainObject.Predmet.ProtustrankaIDrugiAdressOIB_1">MILJAK GRAĐENJE društvo s ograničenom odgovornošću za građenje i usluge, OIB 14134186294, Vukovarska 148,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MILJAK GRAĐENJE društvo s ograničenom odgovornošću za građenje i usluge</item>
      <item>FINANCIJSKA AGENCIJA, RC SPLIT</item>
      <item>Ivan Miljak</item>
      <item>Marija Miljak</item>
    </izvorni_sadrzaj>
    <derivirana_varijabla naziv="DomainObject.Predmet.SudioniciListNaziv_1">
      <item>MILJAK GRAĐENJE društvo s ograničenom odgovornošću za građenje i usluge</item>
      <item>FINANCIJSKA AGENCIJA, RC SPLIT</item>
      <item>Ivan Miljak</item>
      <item>Marija Miljak</item>
    </derivirana_varijabla>
  </DomainObject.Predmet.SudioniciListNaziv>
  <DomainObject.Predmet.SudioniciListAdressOIB>
    <izvorni_sadrzaj>
      <item>MILJAK GRAĐENJE društvo s ograničenom odgovornošću za građenje i usluge, OIB 14134186294, Vukovarska 148,21000 Split</item>
      <item>FINANCIJSKA AGENCIJA, RC SPLIT, OIB 85821130368, Mažuranićevo šetalište 24 b,21000 Split</item>
      <item>Ivan Miljak, OIB 83435236395, Pape Ivana Pavla II 29,21000 Split</item>
      <item>Marija Miljak, OIB 57610555061, Vukovarska 164,21000 Split</item>
    </izvorni_sadrzaj>
    <derivirana_varijabla naziv="DomainObject.Predmet.SudioniciListAdressOIB_1">
      <item>MILJAK GRAĐENJE društvo s ograničenom odgovornošću za građenje i usluge, OIB 14134186294, Vukovarska 148,21000 Split</item>
      <item>FINANCIJSKA AGENCIJA, RC SPLIT, OIB 85821130368, Mažuranićevo šetalište 24 b,21000 Split</item>
      <item>Ivan Miljak, OIB 83435236395, Pape Ivana Pavla II 29,21000 Split</item>
      <item>Marija Miljak, OIB 57610555061, Vukovarska 164,21000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14134186294</item>
      <item>, OIB 85821130368</item>
      <item>, OIB 83435236395</item>
      <item>, OIB 57610555061</item>
    </izvorni_sadrzaj>
    <derivirana_varijabla naziv="DomainObject.Predmet.SudioniciListNazivOIB_1">
      <item>, OIB 14134186294</item>
      <item>, OIB 85821130368</item>
      <item>, OIB 83435236395</item>
      <item>, OIB 57610555061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152</properties:Words>
  <properties:Characters>692</properties:Characters>
  <properties:Lines>35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2016-09-26T06:52:00Z</dcterms:created>
  <dc:creator>nmarunica</dc:creator>
  <cp:lastModifiedBy>Ana Golub Gruić</cp:lastModifiedBy>
  <cp:lastPrinted>2016-09-26T10:15:00Z</cp:lastPrinted>
  <dcterms:modified xmlns:xsi="http://www.w3.org/2001/XMLSchema-instance" xsi:type="dcterms:W3CDTF">2016-09-26T11:57:00Z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