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7fe311" w14:paraId="17fe31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8E6F74">
        <w:rPr>
          <w:sz w:val="24"/>
        </w:rPr>
        <w:t>75. St-2864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8E6F74" w:rsidRPr="00FF366F">
        <w:rPr>
          <w:sz w:val="24"/>
          <w:szCs w:val="24"/>
        </w:rPr>
        <w:t>ALPEADRIA j.d.o.o., Karlovac, Kneza Domagoja 12, OIB 45795493824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F3185D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F3185D" w:rsidP="002152A3" w:rsidR="00F3185D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F3185D" w:rsidP="002152A3" w:rsidR="00F3185D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3185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8E6F74">
          <w:rPr>
            <w:sz w:val="24"/>
            <w:szCs w:val="24"/>
          </w:rPr>
          <w:t>2864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6F7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46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85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31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8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8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8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8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31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8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8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8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8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zz dužnika</izvorni_sadrzaj>
    <derivirana_varijabla naziv="DomainObject.Primjedba_1">zz dužnika</derivirana_varijabla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St-2864/2017</izvorni_sadrzaj>
    <derivirana_varijabla naziv="DomainObject.Predmet.OznakaBroj_1">St-2864/2017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ALPEADRIA j.d.o.o. zastupanog po punomoćniku Oleg Beader</izvorni_sadrzaj>
    <derivirana_varijabla naziv="DomainObject.Predmet.ProtustrankaFormated_1">  ALPEADRIA j.d.o.o. zastupanog po punomoćniku Oleg Beader</derivirana_varijabla>
  </DomainObject.Predmet.ProtustrankaFormated>
  <DomainObject.Predmet.ProtustrankaFormatedOIB>
    <izvorni_sadrzaj>  ALPEADRIA j.d.o.o., OIB 45795493824 zastupanog po punomoćniku Oleg Beader</izvorni_sadrzaj>
    <derivirana_varijabla naziv="DomainObject.Predmet.ProtustrankaFormatedOIB_1">  ALPEADRIA j.d.o.o., OIB 45795493824 zastupanog po punomoćniku Oleg Beader</derivirana_varijabla>
  </DomainObject.Predmet.ProtustrankaFormatedOIB>
  <DomainObject.Predmet.ProtustrankaFormatedWithAdress>
    <izvorni_sadrzaj> ALPEADRIA j.d.o.o., Kneza Domagoja 12, 47000 Karlovac zastupanog po punomoćniku Oleg Beader</izvorni_sadrzaj>
    <derivirana_varijabla naziv="DomainObject.Predmet.ProtustrankaFormatedWithAdress_1"> ALPEADRIA j.d.o.o., Kneza Domagoja 12, 47000 Karlovac zastupanog po punomoćniku Oleg Beader</derivirana_varijabla>
  </DomainObject.Predmet.ProtustrankaFormatedWithAdress>
  <DomainObject.Predmet.ProtustrankaFormatedWithAdressOIB>
    <izvorni_sadrzaj> ALPEADRIA j.d.o.o., OIB 45795493824, Kneza Domagoja 12, 47000 Karlovac zastupanog po punomoćniku Oleg Beader</izvorni_sadrzaj>
    <derivirana_varijabla naziv="DomainObject.Predmet.ProtustrankaFormatedWithAdressOIB_1"> ALPEADRIA j.d.o.o., OIB 45795493824, Kneza Domagoja 12, 47000 Karlovac zastupanog po punomoćniku Oleg Beader</derivirana_varijabla>
  </DomainObject.Predmet.ProtustrankaFormatedWithAdressOIB>
  <DomainObject.Predmet.ProtustrankaWithAdress>
    <izvorni_sadrzaj>ALPEADRIA j.d.o.o. Kneza Domagoja 12, 47000 Karlovac</izvorni_sadrzaj>
    <derivirana_varijabla naziv="DomainObject.Predmet.ProtustrankaWithAdress_1">ALPEADRIA j.d.o.o. Kneza Domagoja 12, 47000 Karlovac</derivirana_varijabla>
  </DomainObject.Predmet.ProtustrankaWithAdress>
  <DomainObject.Predmet.ProtustrankaWithAdressOIB>
    <izvorni_sadrzaj>ALPEADRIA j.d.o.o., OIB 45795493824, Kneza Domagoja 12, 47000 Karlovac</izvorni_sadrzaj>
    <derivirana_varijabla naziv="DomainObject.Predmet.ProtustrankaWithAdressOIB_1">ALPEADRIA j.d.o.o., OIB 45795493824, Kneza Domagoja 12, 47000 Karlovac</derivirana_varijabla>
  </DomainObject.Predmet.ProtustrankaWithAdressOIB>
  <DomainObject.Predmet.ProtustrankaNazivFormated>
    <izvorni_sadrzaj>ALPEADRIA j.d.o.o.</izvorni_sadrzaj>
    <derivirana_varijabla naziv="DomainObject.Predmet.ProtustrankaNazivFormated_1">ALPEADRIA j.d.o.o.</derivirana_varijabla>
  </DomainObject.Predmet.ProtustrankaNazivFormated>
  <DomainObject.Predmet.ProtustrankaNazivFormatedOIB>
    <izvorni_sadrzaj>ALPEADRIA j.d.o.o., OIB 45795493824</izvorni_sadrzaj>
    <derivirana_varijabla naziv="DomainObject.Predmet.ProtustrankaNazivFormatedOIB_1">ALPEADRIA j.d.o.o., OIB 45795493824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ALPEADRIA j.d.o.o. zastupanog po punomoćniku Oleg Beader</item>
    </izvorni_sadrzaj>
    <derivirana_varijabla naziv="DomainObject.Predmet.ProtuStrankaListFormated_1">
      <item>ALPEADRIA j.d.o.o. zastupanog po punomoćniku Oleg Beader</item>
    </derivirana_varijabla>
  </DomainObject.Predmet.ProtuStrankaListFormated>
  <DomainObject.Predmet.ProtuStrankaListFormatedOIB>
    <izvorni_sadrzaj>
      <item>ALPEADRIA j.d.o.o., OIB 45795493824 zastupanog po punomoćniku Oleg Beader</item>
    </izvorni_sadrzaj>
    <derivirana_varijabla naziv="DomainObject.Predmet.ProtuStrankaListFormatedOIB_1">
      <item>ALPEADRIA j.d.o.o., OIB 45795493824 zastupanog po punomoćniku Oleg Beader</item>
    </derivirana_varijabla>
  </DomainObject.Predmet.ProtuStrankaListFormatedOIB>
  <DomainObject.Predmet.ProtuStrankaListFormatedWithAdress>
    <izvorni_sadrzaj>
      <item>ALPEADRIA j.d.o.o., Kneza Domagoja 12, 47000 Karlovac zastupanog po punomoćniku Oleg Beader</item>
    </izvorni_sadrzaj>
    <derivirana_varijabla naziv="DomainObject.Predmet.ProtuStrankaListFormatedWithAdress_1">
      <item>ALPEADRIA j.d.o.o., Kneza Domagoja 12, 47000 Karlovac zastupanog po punomoćniku Oleg Beader</item>
    </derivirana_varijabla>
  </DomainObject.Predmet.ProtuStrankaListFormatedWithAdress>
  <DomainObject.Predmet.ProtuStrankaListFormatedWithAdressOIB>
    <izvorni_sadrzaj>
      <item>ALPEADRIA j.d.o.o., OIB 45795493824, Kneza Domagoja 12, 47000 Karlovac zastupanog po punomoćniku Oleg Beader</item>
    </izvorni_sadrzaj>
    <derivirana_varijabla naziv="DomainObject.Predmet.ProtuStrankaListFormatedWithAdressOIB_1">
      <item>ALPEADRIA j.d.o.o., OIB 45795493824, Kneza Domagoja 12, 47000 Karlovac zastupanog po punomoćniku Oleg Beader</item>
    </derivirana_varijabla>
  </DomainObject.Predmet.ProtuStrankaListFormatedWithAdressOIB>
  <DomainObject.Predmet.ProtuStrankaListNazivFormated>
    <izvorni_sadrzaj>
      <item>ALPEADRIA j.d.o.o.</item>
    </izvorni_sadrzaj>
    <derivirana_varijabla naziv="DomainObject.Predmet.ProtuStrankaListNazivFormated_1">
      <item>ALPEADRIA j.d.o.o.</item>
    </derivirana_varijabla>
  </DomainObject.Predmet.ProtuStrankaListNazivFormated>
  <DomainObject.Predmet.ProtuStrankaListNazivFormatedOIB>
    <izvorni_sadrzaj>
      <item>ALPEADRIA j.d.o.o., OIB 45795493824</item>
    </izvorni_sadrzaj>
    <derivirana_varijabla naziv="DomainObject.Predmet.ProtuStrankaListNazivFormatedOIB_1">
      <item>ALPEADRIA j.d.o.o., OIB 45795493824</item>
    </derivirana_varijabla>
  </DomainObject.Predmet.ProtuStrankaListNazivFormatedOIB>
  <DomainObject.Predmet.OstaliListFormated>
    <izvorni_sadrzaj>
      <item>Oleg Beader punomoćnik sudionika u postupku ALPEADRIA j.d.o.o.</item>
    </izvorni_sadrzaj>
    <derivirana_varijabla naziv="DomainObject.Predmet.OstaliListFormated_1">
      <item>Oleg Beader punomoćnik sudionika u postupku ALPEADRIA j.d.o.o.</item>
    </derivirana_varijabla>
  </DomainObject.Predmet.OstaliListFormated>
  <DomainObject.Predmet.OstaliListFormatedOIB>
    <izvorni_sadrzaj>
      <item>Oleg Beader, OIB 24344311695 punomoćnik sudionika u postupku ALPEADRIA j.d.o.o.</item>
    </izvorni_sadrzaj>
    <derivirana_varijabla naziv="DomainObject.Predmet.OstaliListFormatedOIB_1">
      <item>Oleg Beader, OIB 24344311695 punomoćnik sudionika u postupku ALPEADRIA j.d.o.o.</item>
    </derivirana_varijabla>
  </DomainObject.Predmet.OstaliListFormatedOIB>
  <DomainObject.Predmet.OstaliListFormatedWithAdress>
    <izvorni_sadrzaj>
      <item>Oleg Beader, Kneza Domagoja 12, 47000 Karlovac punomoćnik sudionika u postupku ALPEADRIA j.d.o.o.</item>
    </izvorni_sadrzaj>
    <derivirana_varijabla naziv="DomainObject.Predmet.OstaliListFormatedWithAdress_1">
      <item>Oleg Beader, Kneza Domagoja 12, 47000 Karlovac punomoćnik sudionika u postupku ALPEADRIA j.d.o.o.</item>
    </derivirana_varijabla>
  </DomainObject.Predmet.OstaliListFormatedWithAdress>
  <DomainObject.Predmet.OstaliListFormatedWithAdressOIB>
    <izvorni_sadrzaj>
      <item>Oleg Beader, OIB 24344311695, Kneza Domagoja 12, 47000 Karlovac punomoćnik sudionika u postupku ALPEADRIA j.d.o.o.</item>
    </izvorni_sadrzaj>
    <derivirana_varijabla naziv="DomainObject.Predmet.OstaliListFormatedWithAdressOIB_1">
      <item>Oleg Beader, OIB 24344311695, Kneza Domagoja 12, 47000 Karlovac punomoćnik sudionika u postupku ALPEADRIA j.d.o.o.</item>
    </derivirana_varijabla>
  </DomainObject.Predmet.OstaliListFormatedWithAdressOIB>
  <DomainObject.Predmet.OstaliListNazivFormated>
    <izvorni_sadrzaj>
      <item>Oleg Beader</item>
    </izvorni_sadrzaj>
    <derivirana_varijabla naziv="DomainObject.Predmet.OstaliListNazivFormated_1">
      <item>Oleg Beader</item>
    </derivirana_varijabla>
  </DomainObject.Predmet.OstaliListNazivFormated>
  <DomainObject.Predmet.OstaliListNazivFormatedOIB>
    <izvorni_sadrzaj>
      <item>Oleg Beader, OIB 24344311695</item>
    </izvorni_sadrzaj>
    <derivirana_varijabla naziv="DomainObject.Predmet.OstaliListNazivFormatedOIB_1">
      <item>Oleg Beader, OIB 24344311695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ALPEADRIA j.d.o.o.</izvorni_sadrzaj>
    <derivirana_varijabla naziv="DomainObject.Predmet.ProtustrankaIDrugi_1">ALPEADRIA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ALPEADRIA j.d.o.o., OIB 45795493824, Kneza Domagoja 12, 47000 Karlovac</izvorni_sadrzaj>
    <derivirana_varijabla naziv="DomainObject.Predmet.ProtustrankaIDrugiAdressOIB_1">ALPEADRIA j.d.o.o., OIB 45795493824, Kneza Domagoja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ALPEADRIA j.d.o.o.</item>
      <item>Oleg Beader</item>
    </izvorni_sadrzaj>
    <derivirana_varijabla naziv="DomainObject.Predmet.SudioniciListNaziv_1">
      <item>FINA regionalni centar Zagreb, podružnica Karlovac</item>
      <item>ALPEADRIA j.d.o.o.</item>
      <item>Oleg Beader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ALPEADRIA j.d.o.o., OIB 45795493824, Kneza Domagoja 12,47000 Karlovac</item>
      <item>Oleg Beader, OIB 24344311695, Kneza Domagoja 12,47000 Karlovac</item>
    </izvorni_sadrzaj>
    <derivirana_varijabla naziv="DomainObject.Predmet.SudioniciListAdressOIB_1">
      <item>FINA regionalni centar Zagreb, podružnica Karlovac, OIB 85821130368, Vitezovićeva 1,47000 Karlovac</item>
      <item>ALPEADRIA j.d.o.o., OIB 45795493824, Kneza Domagoja 12,47000 Karlovac</item>
      <item>Oleg Beader, OIB 24344311695, Kneza Domagoja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45795493824</item>
      <item>, OIB 24344311695</item>
    </izvorni_sadrzaj>
    <derivirana_varijabla naziv="DomainObject.Predmet.SudioniciListNazivOIB_1">
      <item>, OIB 85821130368</item>
      <item>, OIB 45795493824</item>
      <item>, OIB 24344311695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1998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2018-01-22T10:15:00Z</dcterms:created>
  <dc:creator>Korisnik</dc:creator>
  <cp:lastModifiedBy>Višnja Svečak</cp:lastModifiedBy>
  <cp:lastPrinted>2018-01-22T10:18:00Z</cp:lastPrinted>
  <dcterms:modified xmlns:xsi="http://www.w3.org/2001/XMLSchema-instance" xsi:type="dcterms:W3CDTF">2018-01-22T10:18:00Z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