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ca6a8" w14:paraId="36ca6a8" w:rsidRDefault="00B427B8" w:rsidP="00CE3664" w:rsidR="00B427B8">
      <w:pPr>
        <w:ind w:firstLine="720" w:left="-720"/>
        <w:jc w:val="center"/>
        <w15:collapsed w:val="false"/>
        <w:rPr>
          <w:b/>
        </w:rPr>
      </w:pPr>
      <w:bookmarkStart w:name="_GoBack" w:id="0"/>
      <w:bookmarkEnd w:id="0"/>
    </w:p>
    <w:p w:rsidRDefault="00B427B8" w:rsidP="00CE3664" w:rsidR="00B427B8">
      <w:pPr>
        <w:ind w:firstLine="720" w:left="-720"/>
        <w:jc w:val="center"/>
        <w:rPr>
          <w:b/>
        </w:rPr>
      </w:pPr>
    </w:p>
    <w:p w:rsidRDefault="00CE3664" w:rsidP="00CE3664" w:rsidR="004E7A8A" w:rsidRPr="00CE3664">
      <w:pPr>
        <w:ind w:firstLine="720" w:left="-720"/>
        <w:jc w:val="center"/>
        <w:rPr>
          <w:b/>
        </w:rPr>
      </w:pPr>
      <w:r w:rsidRPr="00CE3664">
        <w:rPr>
          <w:b/>
        </w:rPr>
        <w:t>OBRAZAC 19.</w:t>
      </w:r>
    </w:p>
    <w:p w:rsidRDefault="00CE3664" w:rsidP="00CE3664" w:rsidR="00CE3664">
      <w:pPr>
        <w:ind w:firstLine="720" w:left="-720"/>
      </w:pPr>
    </w:p>
    <w:p w:rsidRDefault="00CE3664" w:rsidP="00CE3664" w:rsidR="00CE3664">
      <w:pPr>
        <w:ind w:firstLine="720" w:left="-720"/>
      </w:pPr>
      <w:r>
        <w:t>Nadležni trgovački sud</w:t>
      </w:r>
      <w:r w:rsidR="00080717">
        <w:t>:</w:t>
      </w:r>
      <w:r>
        <w:t xml:space="preserve">  </w:t>
      </w:r>
      <w:r w:rsidRPr="00C270BD">
        <w:rPr>
          <w:b/>
        </w:rPr>
        <w:t>TRGOVAČKI SUD U ZAGREBU</w:t>
      </w:r>
    </w:p>
    <w:p w:rsidRDefault="00CE3664" w:rsidP="00CE3664" w:rsidR="003974CF" w:rsidRPr="00646EED">
      <w:pPr>
        <w:ind w:firstLine="720" w:left="-720"/>
        <w:rPr>
          <w:b/>
        </w:rPr>
      </w:pPr>
      <w:r>
        <w:t>Poslovni broj spisa</w:t>
      </w:r>
      <w:r w:rsidR="00080717">
        <w:t>:</w:t>
      </w:r>
      <w:r>
        <w:t xml:space="preserve">  </w:t>
      </w:r>
      <w:r w:rsidR="004656EC" w:rsidRPr="00646EED">
        <w:rPr>
          <w:b/>
        </w:rPr>
        <w:t>ST-1028/2013</w:t>
      </w:r>
    </w:p>
    <w:p w:rsidRDefault="00CE3664" w:rsidP="00CE3664" w:rsidR="00CE3664">
      <w:pPr>
        <w:ind w:firstLine="720" w:left="-720"/>
      </w:pPr>
      <w:r>
        <w:t>Dužnik (ime i prezi</w:t>
      </w:r>
      <w:r w:rsidR="00935EDE">
        <w:t>m</w:t>
      </w:r>
      <w:r>
        <w:t>e/tvrtka ili naziv, OIB, adresa/sjedište)</w:t>
      </w:r>
    </w:p>
    <w:p w:rsidRDefault="004656EC" w:rsidP="00CE3664" w:rsidR="00084772">
      <w:pPr>
        <w:ind w:firstLine="720" w:left="-720"/>
        <w:rPr>
          <w:b/>
        </w:rPr>
      </w:pPr>
      <w:r>
        <w:rPr>
          <w:b/>
        </w:rPr>
        <w:t>CONICO d.o.o. u stečaju. Petrinjska 59, 10000 Zagreb</w:t>
      </w:r>
    </w:p>
    <w:p w:rsidRDefault="004656EC" w:rsidP="003442AB" w:rsidR="00080717">
      <w:pPr>
        <w:ind w:firstLine="720" w:left="-720"/>
        <w:rPr>
          <w:b/>
        </w:rPr>
      </w:pPr>
      <w:r>
        <w:rPr>
          <w:b/>
        </w:rPr>
        <w:t>OIB:</w:t>
      </w:r>
      <w:r w:rsidR="00517177">
        <w:rPr>
          <w:b/>
        </w:rPr>
        <w:t xml:space="preserve"> 23196407652</w:t>
      </w:r>
    </w:p>
    <w:p w:rsidRDefault="009B65E4" w:rsidP="00646EED" w:rsidR="00463042" w:rsidRPr="001D7627">
      <w:pPr>
        <w:ind w:firstLine="1068" w:left="3180"/>
        <w:rPr>
          <w:b/>
        </w:rPr>
      </w:pPr>
      <w:r>
        <w:rPr>
          <w:b/>
        </w:rPr>
        <w:t>TABLICA PRIJAVLJENIH TRAŽBINA, RAZLUČNIH I IZLUČNIH PRAVA</w:t>
      </w:r>
    </w:p>
    <w:p w:rsidRDefault="00FB2910" w:rsidP="00FB2910" w:rsidR="00CE3664">
      <w:pPr>
        <w:rPr>
          <w:b/>
        </w:rPr>
      </w:pPr>
      <w:r>
        <w:rPr>
          <w:b/>
        </w:rPr>
        <w:t xml:space="preserve">                                                                                I  </w:t>
      </w:r>
      <w:r w:rsidR="00CE3664" w:rsidRPr="00E0700E">
        <w:rPr>
          <w:b/>
        </w:rPr>
        <w:t>T</w:t>
      </w:r>
      <w:r w:rsidR="00363007">
        <w:rPr>
          <w:b/>
        </w:rPr>
        <w:t>ABLICA PRI</w:t>
      </w:r>
      <w:r w:rsidR="00CE3664" w:rsidRPr="00E0700E">
        <w:rPr>
          <w:b/>
        </w:rPr>
        <w:t>JAVLJENIH TRA</w:t>
      </w:r>
      <w:r w:rsidR="00346189">
        <w:rPr>
          <w:b/>
        </w:rPr>
        <w:t>ŽBINA</w:t>
      </w:r>
      <w:r w:rsidR="009B65E4">
        <w:rPr>
          <w:b/>
        </w:rPr>
        <w:t xml:space="preserve"> – </w:t>
      </w:r>
      <w:r w:rsidR="007423C5">
        <w:rPr>
          <w:b/>
        </w:rPr>
        <w:t>I</w:t>
      </w:r>
      <w:r w:rsidR="00B943CB">
        <w:rPr>
          <w:b/>
        </w:rPr>
        <w:t>I</w:t>
      </w:r>
      <w:r w:rsidR="007423C5">
        <w:rPr>
          <w:b/>
        </w:rPr>
        <w:t xml:space="preserve"> VIŠI ISPLATNI RED</w:t>
      </w:r>
      <w:r>
        <w:rPr>
          <w:b/>
        </w:rPr>
        <w:t xml:space="preserve"> </w:t>
      </w:r>
    </w:p>
    <w:p w:rsidRDefault="00FB2910" w:rsidP="00FB2910" w:rsidR="00FB2910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II ISPITNO ROČIŠTE</w:t>
      </w:r>
    </w:p>
    <w:p w:rsidRDefault="00591F57" w:rsidP="004656EC" w:rsidR="00591F57" w:rsidRPr="00E93462">
      <w:pPr>
        <w:ind w:left="360"/>
        <w:rPr>
          <w:b/>
        </w:rPr>
      </w:pPr>
    </w:p>
    <w:tbl>
      <w:tblPr>
        <w:tblW w:type="dxa" w:w="1602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920"/>
        <w:gridCol w:w="2226"/>
        <w:gridCol w:w="1316"/>
        <w:gridCol w:w="1619"/>
        <w:gridCol w:w="1460"/>
        <w:gridCol w:w="2065"/>
        <w:gridCol w:w="1559"/>
        <w:gridCol w:w="1359"/>
        <w:gridCol w:w="882"/>
        <w:gridCol w:w="1078"/>
        <w:gridCol w:w="1540"/>
      </w:tblGrid>
      <w:tr w:rsidTr="00643044" w:rsidR="003442AB" w:rsidRPr="008B25C9">
        <w:tc>
          <w:tcPr>
            <w:tcW w:type="dxa" w:w="920"/>
            <w:vAlign w:val="center"/>
          </w:tcPr>
          <w:p w:rsidRDefault="00CE3664" w:rsidP="00450424" w:rsidR="00CE3664" w:rsidRPr="008B25C9">
            <w:pPr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Redni</w:t>
            </w:r>
          </w:p>
          <w:p w:rsidRDefault="00CE3664" w:rsidP="00450424" w:rsidR="00CE3664" w:rsidRPr="008B25C9">
            <w:pPr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broj prijavljene tražbine</w:t>
            </w:r>
          </w:p>
        </w:tc>
        <w:tc>
          <w:tcPr>
            <w:tcW w:type="dxa" w:w="2226"/>
            <w:vAlign w:val="center"/>
          </w:tcPr>
          <w:p w:rsidRDefault="00CE3664" w:rsidP="008B25C9" w:rsidR="00CE3664" w:rsidRPr="008B25C9">
            <w:pPr>
              <w:ind w:firstLine="288" w:left="-288"/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Ime i prezime/tvrtka ili naziv vjerovnika</w:t>
            </w:r>
          </w:p>
        </w:tc>
        <w:tc>
          <w:tcPr>
            <w:tcW w:type="dxa" w:w="1316"/>
            <w:vAlign w:val="center"/>
          </w:tcPr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OIB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vjerovnika</w:t>
            </w:r>
          </w:p>
        </w:tc>
        <w:tc>
          <w:tcPr>
            <w:tcW w:type="dxa" w:w="1619"/>
            <w:vAlign w:val="center"/>
          </w:tcPr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Adresa/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sjedište vjerovnika</w:t>
            </w:r>
          </w:p>
        </w:tc>
        <w:tc>
          <w:tcPr>
            <w:tcW w:type="dxa" w:w="1460"/>
            <w:vAlign w:val="center"/>
          </w:tcPr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Iznos prijavljene</w:t>
            </w:r>
          </w:p>
          <w:p w:rsidRDefault="00E0555F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</w:t>
            </w:r>
            <w:r w:rsidR="00CE3664" w:rsidRPr="008B25C9">
              <w:rPr>
                <w:b/>
                <w:sz w:val="16"/>
                <w:szCs w:val="16"/>
              </w:rPr>
              <w:t>ražbine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2065"/>
            <w:vAlign w:val="center"/>
          </w:tcPr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Pravna osnova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prijavljene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1559"/>
            <w:vAlign w:val="center"/>
          </w:tcPr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Iznos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priznate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tražbine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359"/>
            <w:vAlign w:val="center"/>
          </w:tcPr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Pravna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osnova priznate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882"/>
            <w:vAlign w:val="center"/>
          </w:tcPr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Iznos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osporene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tražbine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078"/>
            <w:vAlign w:val="center"/>
          </w:tcPr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Razlog</w:t>
            </w:r>
          </w:p>
          <w:p w:rsidRDefault="00E0555F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o</w:t>
            </w:r>
            <w:r w:rsidR="00CE3664" w:rsidRPr="008B25C9">
              <w:rPr>
                <w:b/>
                <w:sz w:val="16"/>
                <w:szCs w:val="16"/>
              </w:rPr>
              <w:t>spora</w:t>
            </w:r>
            <w:r w:rsidR="00450424" w:rsidRPr="008B25C9">
              <w:rPr>
                <w:b/>
                <w:sz w:val="16"/>
                <w:szCs w:val="16"/>
              </w:rPr>
              <w:t>va</w:t>
            </w:r>
            <w:r w:rsidR="00CE3664" w:rsidRPr="008B25C9">
              <w:rPr>
                <w:b/>
                <w:sz w:val="16"/>
                <w:szCs w:val="16"/>
              </w:rPr>
              <w:t>nja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1540"/>
          </w:tcPr>
          <w:p w:rsidRDefault="00CE3664" w:rsidP="00CE3664" w:rsidR="00CE3664" w:rsidRPr="008B25C9">
            <w:pPr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 xml:space="preserve">Oznaka </w:t>
            </w:r>
          </w:p>
          <w:p w:rsidRDefault="009439D9" w:rsidP="00CE3664" w:rsidR="00CE3664" w:rsidRPr="008B25C9">
            <w:pPr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o</w:t>
            </w:r>
            <w:r w:rsidR="00CE3664" w:rsidRPr="008B25C9">
              <w:rPr>
                <w:b/>
                <w:sz w:val="16"/>
                <w:szCs w:val="16"/>
              </w:rPr>
              <w:t>vršne isprave ake se tražbina zasniva na ovršnoj ispravi</w:t>
            </w:r>
          </w:p>
        </w:tc>
      </w:tr>
      <w:tr w:rsidTr="00643044" w:rsidR="00643044" w:rsidRPr="008B25C9">
        <w:tc>
          <w:tcPr>
            <w:tcW w:type="dxa" w:w="920"/>
            <w:vAlign w:val="center"/>
          </w:tcPr>
          <w:p w:rsidRDefault="00643044" w:rsidP="008B25C9" w:rsidR="00643044" w:rsidRPr="008B25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type="dxa" w:w="2226"/>
            <w:vAlign w:val="center"/>
          </w:tcPr>
          <w:p w:rsidRDefault="00643044" w:rsidP="00E0555F" w:rsidR="00643044" w:rsidRPr="008B25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Erste &amp; Steiermarkische bank d.d.</w:t>
            </w:r>
          </w:p>
        </w:tc>
        <w:tc>
          <w:tcPr>
            <w:tcW w:type="dxa" w:w="1316"/>
            <w:vAlign w:val="center"/>
          </w:tcPr>
          <w:p w:rsidRDefault="00643044" w:rsidP="00E0555F" w:rsidR="00643044" w:rsidRPr="008B25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23057039320</w:t>
            </w:r>
          </w:p>
        </w:tc>
        <w:tc>
          <w:tcPr>
            <w:tcW w:type="dxa" w:w="1619"/>
            <w:vAlign w:val="center"/>
          </w:tcPr>
          <w:p w:rsidRDefault="00643044" w:rsidP="00E0555F" w:rsidR="006430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Jadranski trg 3/a</w:t>
            </w:r>
          </w:p>
          <w:p w:rsidRDefault="00643044" w:rsidP="00E0555F" w:rsidR="00643044" w:rsidRPr="008B25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51000 Rijeka</w:t>
            </w:r>
          </w:p>
        </w:tc>
        <w:tc>
          <w:tcPr>
            <w:tcW w:type="dxa" w:w="1460"/>
            <w:vAlign w:val="center"/>
          </w:tcPr>
          <w:p w:rsidRDefault="00643044" w:rsidP="003E01D7" w:rsidR="00643044" w:rsidRPr="008B25C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3.013.412,09</w:t>
            </w:r>
          </w:p>
        </w:tc>
        <w:tc>
          <w:tcPr>
            <w:tcW w:type="dxa" w:w="2065"/>
            <w:vAlign w:val="center"/>
          </w:tcPr>
          <w:p w:rsidRDefault="00643044" w:rsidP="00E0555F" w:rsidR="00643044" w:rsidRPr="008B25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Ugovor o kratkoročnom kreditu osig. Sporazumom i zadužnicom</w:t>
            </w:r>
          </w:p>
        </w:tc>
        <w:tc>
          <w:tcPr>
            <w:tcW w:type="dxa" w:w="1559"/>
            <w:vAlign w:val="center"/>
          </w:tcPr>
          <w:p w:rsidRDefault="00643044" w:rsidP="008B25C9" w:rsidR="00643044" w:rsidRPr="008B25C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3.013.412,09</w:t>
            </w:r>
          </w:p>
        </w:tc>
        <w:tc>
          <w:tcPr>
            <w:tcW w:type="dxa" w:w="1359"/>
            <w:vAlign w:val="center"/>
          </w:tcPr>
          <w:p w:rsidRDefault="00643044" w:rsidP="00444D2F" w:rsidR="00643044" w:rsidRPr="008B25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Ugovor o kratkoročnom kreditu osig. Sporazumom i zadužnicom</w:t>
            </w:r>
          </w:p>
        </w:tc>
        <w:tc>
          <w:tcPr>
            <w:tcW w:type="dxa" w:w="882"/>
            <w:vAlign w:val="center"/>
          </w:tcPr>
          <w:p w:rsidRDefault="00643044" w:rsidP="008B25C9" w:rsidR="00643044" w:rsidRPr="008B25C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078"/>
            <w:vAlign w:val="center"/>
          </w:tcPr>
          <w:p w:rsidRDefault="00643044" w:rsidP="00E0555F" w:rsidR="00643044" w:rsidRPr="008B25C9">
            <w:pPr>
              <w:rPr>
                <w:sz w:val="20"/>
                <w:szCs w:val="20"/>
              </w:rPr>
            </w:pPr>
          </w:p>
        </w:tc>
        <w:tc>
          <w:tcPr>
            <w:tcW w:type="dxa" w:w="1540"/>
            <w:vAlign w:val="center"/>
          </w:tcPr>
          <w:p w:rsidRDefault="00643044" w:rsidP="00633C99" w:rsidR="00643044" w:rsidRPr="008B25C9">
            <w:pPr>
              <w:rPr>
                <w:sz w:val="20"/>
                <w:szCs w:val="20"/>
              </w:rPr>
            </w:pPr>
          </w:p>
        </w:tc>
      </w:tr>
      <w:tr w:rsidTr="00643044" w:rsidR="00643044" w:rsidRPr="008B25C9">
        <w:tc>
          <w:tcPr>
            <w:tcW w:type="dxa" w:w="920"/>
            <w:vAlign w:val="center"/>
          </w:tcPr>
          <w:p w:rsidRDefault="00643044" w:rsidP="008B25C9" w:rsidR="00643044" w:rsidRPr="008B25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type="dxa" w:w="2226"/>
            <w:vAlign w:val="center"/>
          </w:tcPr>
          <w:p w:rsidRDefault="00643044" w:rsidP="00E0555F" w:rsidR="00643044" w:rsidRPr="008B25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Nexe beton d.o.o. </w:t>
            </w:r>
          </w:p>
        </w:tc>
        <w:tc>
          <w:tcPr>
            <w:tcW w:type="dxa" w:w="1316"/>
            <w:vAlign w:val="center"/>
          </w:tcPr>
          <w:p w:rsidRDefault="00643044" w:rsidP="00E0555F" w:rsidR="00643044" w:rsidRPr="008B25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48358267745</w:t>
            </w:r>
          </w:p>
        </w:tc>
        <w:tc>
          <w:tcPr>
            <w:tcW w:type="dxa" w:w="1619"/>
            <w:vAlign w:val="center"/>
          </w:tcPr>
          <w:p w:rsidRDefault="00643044" w:rsidP="00E0555F" w:rsidR="006430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Braće Radića 200 </w:t>
            </w:r>
          </w:p>
          <w:p w:rsidRDefault="00643044" w:rsidP="00E0555F" w:rsidR="00643044" w:rsidRPr="008B25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31500 Našice</w:t>
            </w:r>
          </w:p>
        </w:tc>
        <w:tc>
          <w:tcPr>
            <w:tcW w:type="dxa" w:w="1460"/>
            <w:vAlign w:val="center"/>
          </w:tcPr>
          <w:p w:rsidRDefault="00643044" w:rsidP="008B25C9" w:rsidR="00643044" w:rsidRPr="008B25C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314.825,30</w:t>
            </w:r>
          </w:p>
        </w:tc>
        <w:tc>
          <w:tcPr>
            <w:tcW w:type="dxa" w:w="2065"/>
            <w:vAlign w:val="center"/>
          </w:tcPr>
          <w:p w:rsidRDefault="00643044" w:rsidP="00E0555F" w:rsidR="00643044" w:rsidRPr="008B25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Računi za robu sa zadužnicom</w:t>
            </w:r>
          </w:p>
        </w:tc>
        <w:tc>
          <w:tcPr>
            <w:tcW w:type="dxa" w:w="1559"/>
            <w:vAlign w:val="center"/>
          </w:tcPr>
          <w:p w:rsidRDefault="00643044" w:rsidP="008B25C9" w:rsidR="00643044" w:rsidRPr="008B25C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314.825,30</w:t>
            </w:r>
          </w:p>
        </w:tc>
        <w:tc>
          <w:tcPr>
            <w:tcW w:type="dxa" w:w="1359"/>
            <w:vAlign w:val="center"/>
          </w:tcPr>
          <w:p w:rsidRDefault="00643044" w:rsidP="006C367C" w:rsidR="00643044" w:rsidRPr="008B25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Računi za robu sa zadužnicom</w:t>
            </w:r>
          </w:p>
        </w:tc>
        <w:tc>
          <w:tcPr>
            <w:tcW w:type="dxa" w:w="882"/>
            <w:vAlign w:val="center"/>
          </w:tcPr>
          <w:p w:rsidRDefault="00643044" w:rsidP="008B25C9" w:rsidR="00643044" w:rsidRPr="008B25C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078"/>
            <w:vAlign w:val="center"/>
          </w:tcPr>
          <w:p w:rsidRDefault="00643044" w:rsidP="00E0555F" w:rsidR="00643044" w:rsidRPr="008B25C9">
            <w:pPr>
              <w:rPr>
                <w:sz w:val="20"/>
                <w:szCs w:val="20"/>
              </w:rPr>
            </w:pPr>
          </w:p>
        </w:tc>
        <w:tc>
          <w:tcPr>
            <w:tcW w:type="dxa" w:w="1540"/>
          </w:tcPr>
          <w:p w:rsidRDefault="00643044" w:rsidP="00E0555F" w:rsidR="00643044" w:rsidRPr="008B25C9">
            <w:pPr>
              <w:rPr>
                <w:sz w:val="20"/>
                <w:szCs w:val="20"/>
              </w:rPr>
            </w:pPr>
          </w:p>
        </w:tc>
      </w:tr>
      <w:tr w:rsidTr="00643044" w:rsidR="00643044" w:rsidRPr="008B25C9">
        <w:tc>
          <w:tcPr>
            <w:tcW w:type="dxa" w:w="920"/>
            <w:vAlign w:val="center"/>
          </w:tcPr>
          <w:p w:rsidRDefault="00643044" w:rsidP="008B25C9" w:rsidR="00643044" w:rsidRPr="008B25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type="dxa" w:w="2226"/>
            <w:vAlign w:val="center"/>
          </w:tcPr>
          <w:p w:rsidRDefault="00643044" w:rsidP="00E0555F" w:rsidR="00643044" w:rsidRPr="008B25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Zagrebački holding d.o.o.</w:t>
            </w:r>
          </w:p>
        </w:tc>
        <w:tc>
          <w:tcPr>
            <w:tcW w:type="dxa" w:w="1316"/>
            <w:vAlign w:val="center"/>
          </w:tcPr>
          <w:p w:rsidRDefault="00643044" w:rsidP="00E0555F" w:rsidR="00643044" w:rsidRPr="008B25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85584865987</w:t>
            </w:r>
          </w:p>
        </w:tc>
        <w:tc>
          <w:tcPr>
            <w:tcW w:type="dxa" w:w="1619"/>
            <w:vAlign w:val="center"/>
          </w:tcPr>
          <w:p w:rsidRDefault="00643044" w:rsidP="00E0555F" w:rsidR="006430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grada Vukovara 41</w:t>
            </w:r>
          </w:p>
          <w:p w:rsidRDefault="00643044" w:rsidP="00E0555F" w:rsidR="00643044" w:rsidRPr="008B25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 Zagreb</w:t>
            </w:r>
          </w:p>
        </w:tc>
        <w:tc>
          <w:tcPr>
            <w:tcW w:type="dxa" w:w="1460"/>
            <w:vAlign w:val="center"/>
          </w:tcPr>
          <w:p w:rsidRDefault="00643044" w:rsidP="008B25C9" w:rsidR="00643044" w:rsidRPr="008B25C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29.560,88</w:t>
            </w:r>
          </w:p>
        </w:tc>
        <w:tc>
          <w:tcPr>
            <w:tcW w:type="dxa" w:w="2065"/>
            <w:vAlign w:val="center"/>
          </w:tcPr>
          <w:p w:rsidRDefault="00643044" w:rsidP="00E0555F" w:rsidR="00643044" w:rsidRPr="008B25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Rješenja o ovrsi</w:t>
            </w:r>
          </w:p>
        </w:tc>
        <w:tc>
          <w:tcPr>
            <w:tcW w:type="dxa" w:w="1559"/>
            <w:vAlign w:val="center"/>
          </w:tcPr>
          <w:p w:rsidRDefault="00643044" w:rsidP="008B25C9" w:rsidR="00643044" w:rsidRPr="008B25C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29.560,88</w:t>
            </w:r>
          </w:p>
        </w:tc>
        <w:tc>
          <w:tcPr>
            <w:tcW w:type="dxa" w:w="1359"/>
            <w:vAlign w:val="center"/>
          </w:tcPr>
          <w:p w:rsidRDefault="00643044" w:rsidP="00E0555F" w:rsidR="00643044" w:rsidRPr="008B25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Rješenja o ovrsi</w:t>
            </w:r>
          </w:p>
        </w:tc>
        <w:tc>
          <w:tcPr>
            <w:tcW w:type="dxa" w:w="882"/>
            <w:vAlign w:val="center"/>
          </w:tcPr>
          <w:p w:rsidRDefault="00643044" w:rsidP="008B25C9" w:rsidR="00643044" w:rsidRPr="008B25C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078"/>
            <w:vAlign w:val="center"/>
          </w:tcPr>
          <w:p w:rsidRDefault="00643044" w:rsidP="00E0555F" w:rsidR="00643044" w:rsidRPr="008B25C9">
            <w:pPr>
              <w:rPr>
                <w:sz w:val="20"/>
                <w:szCs w:val="20"/>
              </w:rPr>
            </w:pPr>
          </w:p>
        </w:tc>
        <w:tc>
          <w:tcPr>
            <w:tcW w:type="dxa" w:w="1540"/>
          </w:tcPr>
          <w:p w:rsidRDefault="00643044" w:rsidP="00E0555F" w:rsidR="00643044" w:rsidRPr="00FB2910">
            <w:pPr>
              <w:rPr>
                <w:sz w:val="18"/>
                <w:szCs w:val="18"/>
              </w:rPr>
            </w:pPr>
            <w:r w:rsidRPr="00FB2910">
              <w:rPr>
                <w:sz w:val="18"/>
                <w:szCs w:val="18"/>
              </w:rPr>
              <w:t>Ovrv-43505/2008</w:t>
            </w:r>
          </w:p>
          <w:p w:rsidRDefault="00643044" w:rsidP="00E0555F" w:rsidR="00643044" w:rsidRPr="00FB2910">
            <w:pPr>
              <w:rPr>
                <w:sz w:val="18"/>
                <w:szCs w:val="18"/>
              </w:rPr>
            </w:pPr>
            <w:r w:rsidRPr="00FB2910">
              <w:rPr>
                <w:sz w:val="18"/>
                <w:szCs w:val="18"/>
              </w:rPr>
              <w:t>Ovrv-23147/2009</w:t>
            </w:r>
          </w:p>
          <w:p w:rsidRDefault="00643044" w:rsidP="00E0555F" w:rsidR="00643044" w:rsidRPr="00FB2910">
            <w:pPr>
              <w:rPr>
                <w:sz w:val="18"/>
                <w:szCs w:val="18"/>
              </w:rPr>
            </w:pPr>
            <w:r w:rsidRPr="00FB2910">
              <w:rPr>
                <w:sz w:val="18"/>
                <w:szCs w:val="18"/>
              </w:rPr>
              <w:t>Ovrv-17941/2012</w:t>
            </w:r>
          </w:p>
          <w:p w:rsidRDefault="00643044" w:rsidP="00E0555F" w:rsidR="00643044" w:rsidRPr="00FB2910">
            <w:pPr>
              <w:rPr>
                <w:sz w:val="18"/>
                <w:szCs w:val="18"/>
              </w:rPr>
            </w:pPr>
            <w:r w:rsidRPr="00FB2910">
              <w:rPr>
                <w:sz w:val="18"/>
                <w:szCs w:val="18"/>
              </w:rPr>
              <w:t>Ovrv-15528/2013</w:t>
            </w:r>
          </w:p>
          <w:p w:rsidRDefault="00643044" w:rsidP="00E0555F" w:rsidR="00643044" w:rsidRPr="00FB2910">
            <w:pPr>
              <w:rPr>
                <w:sz w:val="18"/>
                <w:szCs w:val="18"/>
              </w:rPr>
            </w:pPr>
            <w:r w:rsidRPr="00FB2910">
              <w:rPr>
                <w:sz w:val="18"/>
                <w:szCs w:val="18"/>
              </w:rPr>
              <w:t>Ovrv-46473/2011</w:t>
            </w:r>
          </w:p>
          <w:p w:rsidRDefault="00643044" w:rsidP="00E0555F" w:rsidR="00643044" w:rsidRPr="00FB2910">
            <w:pPr>
              <w:rPr>
                <w:sz w:val="18"/>
                <w:szCs w:val="18"/>
              </w:rPr>
            </w:pPr>
            <w:r w:rsidRPr="00FB2910">
              <w:rPr>
                <w:sz w:val="18"/>
                <w:szCs w:val="18"/>
              </w:rPr>
              <w:t>Ovrv-67228/2010</w:t>
            </w:r>
          </w:p>
          <w:p w:rsidRDefault="00643044" w:rsidP="00E0555F" w:rsidR="00643044">
            <w:pPr>
              <w:rPr>
                <w:sz w:val="18"/>
                <w:szCs w:val="18"/>
              </w:rPr>
            </w:pPr>
            <w:r w:rsidRPr="00FB2910">
              <w:rPr>
                <w:sz w:val="18"/>
                <w:szCs w:val="18"/>
              </w:rPr>
              <w:t>Ovrv-17942/2012</w:t>
            </w:r>
          </w:p>
          <w:p w:rsidRDefault="00643044" w:rsidP="00E0555F" w:rsidR="00643044" w:rsidRPr="00FB29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Ovrv-43506/2008</w:t>
            </w:r>
          </w:p>
          <w:p w:rsidRDefault="00643044" w:rsidP="00E0555F" w:rsidR="00643044" w:rsidRPr="00FB2910">
            <w:pPr>
              <w:rPr>
                <w:sz w:val="18"/>
                <w:szCs w:val="18"/>
              </w:rPr>
            </w:pPr>
            <w:r w:rsidRPr="00FB2910">
              <w:rPr>
                <w:sz w:val="18"/>
                <w:szCs w:val="18"/>
              </w:rPr>
              <w:t>Ovrv-14095/2012</w:t>
            </w:r>
          </w:p>
          <w:p w:rsidRDefault="00643044" w:rsidP="00E0555F" w:rsidR="00643044" w:rsidRPr="00FB2910">
            <w:pPr>
              <w:rPr>
                <w:sz w:val="18"/>
                <w:szCs w:val="18"/>
              </w:rPr>
            </w:pPr>
            <w:r w:rsidRPr="00FB2910">
              <w:rPr>
                <w:sz w:val="18"/>
                <w:szCs w:val="18"/>
              </w:rPr>
              <w:t>Ovrv-03515/2009</w:t>
            </w:r>
          </w:p>
          <w:p w:rsidRDefault="00643044" w:rsidP="00E0555F" w:rsidR="00643044" w:rsidRPr="00FB2910">
            <w:pPr>
              <w:rPr>
                <w:sz w:val="18"/>
                <w:szCs w:val="18"/>
              </w:rPr>
            </w:pPr>
            <w:r w:rsidRPr="00FB2910">
              <w:rPr>
                <w:sz w:val="18"/>
                <w:szCs w:val="18"/>
              </w:rPr>
              <w:t>Ovrv-29845/2009</w:t>
            </w:r>
          </w:p>
          <w:p w:rsidRDefault="00643044" w:rsidP="00E0555F" w:rsidR="00643044" w:rsidRPr="00FB2910">
            <w:pPr>
              <w:rPr>
                <w:sz w:val="18"/>
                <w:szCs w:val="18"/>
              </w:rPr>
            </w:pPr>
            <w:r w:rsidRPr="00FB2910">
              <w:rPr>
                <w:sz w:val="18"/>
                <w:szCs w:val="18"/>
              </w:rPr>
              <w:t>Ovrv-10536/2014</w:t>
            </w:r>
          </w:p>
          <w:p w:rsidRDefault="00643044" w:rsidP="00E0555F" w:rsidR="00643044" w:rsidRPr="00FB2910">
            <w:pPr>
              <w:rPr>
                <w:sz w:val="18"/>
                <w:szCs w:val="18"/>
              </w:rPr>
            </w:pPr>
            <w:r w:rsidRPr="00FB2910">
              <w:rPr>
                <w:sz w:val="18"/>
                <w:szCs w:val="18"/>
              </w:rPr>
              <w:t>Ovrv-18911/2013</w:t>
            </w:r>
          </w:p>
          <w:p w:rsidRDefault="00643044" w:rsidP="00E0555F" w:rsidR="00643044" w:rsidRPr="00FB2910">
            <w:pPr>
              <w:rPr>
                <w:sz w:val="18"/>
                <w:szCs w:val="18"/>
              </w:rPr>
            </w:pPr>
            <w:r w:rsidRPr="00FB2910">
              <w:rPr>
                <w:sz w:val="18"/>
                <w:szCs w:val="18"/>
              </w:rPr>
              <w:t>Ovrv-00270/2014</w:t>
            </w:r>
          </w:p>
          <w:p w:rsidRDefault="00643044" w:rsidP="00E0555F" w:rsidR="00643044" w:rsidRPr="00FB2910">
            <w:pPr>
              <w:rPr>
                <w:sz w:val="18"/>
                <w:szCs w:val="18"/>
              </w:rPr>
            </w:pPr>
            <w:r w:rsidRPr="00FB2910">
              <w:rPr>
                <w:sz w:val="18"/>
                <w:szCs w:val="18"/>
              </w:rPr>
              <w:t>Ovrv-02753/2014</w:t>
            </w:r>
          </w:p>
          <w:p w:rsidRDefault="00643044" w:rsidP="00E0555F" w:rsidR="00643044" w:rsidRPr="00FB2910">
            <w:pPr>
              <w:rPr>
                <w:sz w:val="18"/>
                <w:szCs w:val="18"/>
              </w:rPr>
            </w:pPr>
            <w:r w:rsidRPr="00FB2910">
              <w:rPr>
                <w:sz w:val="18"/>
                <w:szCs w:val="18"/>
              </w:rPr>
              <w:t>Ovrv-01290/2014</w:t>
            </w:r>
          </w:p>
          <w:p w:rsidRDefault="00643044" w:rsidP="00E0555F" w:rsidR="00643044" w:rsidRPr="00FB2910">
            <w:pPr>
              <w:rPr>
                <w:sz w:val="18"/>
                <w:szCs w:val="18"/>
              </w:rPr>
            </w:pPr>
            <w:r w:rsidRPr="00FB2910">
              <w:rPr>
                <w:sz w:val="18"/>
                <w:szCs w:val="18"/>
              </w:rPr>
              <w:t>Ovrv-35307/2011</w:t>
            </w:r>
          </w:p>
          <w:p w:rsidRDefault="00643044" w:rsidP="00E0555F" w:rsidR="00643044" w:rsidRPr="00FB2910">
            <w:pPr>
              <w:rPr>
                <w:sz w:val="18"/>
                <w:szCs w:val="18"/>
              </w:rPr>
            </w:pPr>
            <w:r w:rsidRPr="00FB2910">
              <w:rPr>
                <w:sz w:val="18"/>
                <w:szCs w:val="18"/>
              </w:rPr>
              <w:t>Ovrv-20491/2013</w:t>
            </w:r>
          </w:p>
        </w:tc>
      </w:tr>
      <w:tr w:rsidTr="00643044" w:rsidR="00643044" w:rsidRPr="008B25C9">
        <w:tc>
          <w:tcPr>
            <w:tcW w:type="dxa" w:w="920"/>
            <w:vAlign w:val="center"/>
          </w:tcPr>
          <w:p w:rsidRDefault="00643044" w:rsidP="008B25C9" w:rsidR="00643044" w:rsidRPr="008B25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type="dxa" w:w="2226"/>
            <w:vAlign w:val="center"/>
          </w:tcPr>
          <w:p w:rsidRDefault="00643044" w:rsidP="00E0555F" w:rsidR="00643044" w:rsidRPr="008B25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Vodoopskrba i odvodnja d.o.o.</w:t>
            </w:r>
          </w:p>
        </w:tc>
        <w:tc>
          <w:tcPr>
            <w:tcW w:type="dxa" w:w="1316"/>
            <w:vAlign w:val="center"/>
          </w:tcPr>
          <w:p w:rsidRDefault="00643044" w:rsidP="00E0555F" w:rsidR="00643044" w:rsidRPr="008B25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83416546499</w:t>
            </w:r>
          </w:p>
        </w:tc>
        <w:tc>
          <w:tcPr>
            <w:tcW w:type="dxa" w:w="1619"/>
            <w:vAlign w:val="center"/>
          </w:tcPr>
          <w:p w:rsidRDefault="00643044" w:rsidP="00E0555F" w:rsidR="006430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Folnegovićeva 1 </w:t>
            </w:r>
          </w:p>
          <w:p w:rsidRDefault="00643044" w:rsidP="00E0555F" w:rsidR="00643044" w:rsidRPr="008B25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  Zagreb</w:t>
            </w:r>
          </w:p>
        </w:tc>
        <w:tc>
          <w:tcPr>
            <w:tcW w:type="dxa" w:w="1460"/>
            <w:vAlign w:val="center"/>
          </w:tcPr>
          <w:p w:rsidRDefault="00643044" w:rsidP="008B25C9" w:rsidR="00643044" w:rsidRPr="008B25C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5.871,30</w:t>
            </w:r>
          </w:p>
        </w:tc>
        <w:tc>
          <w:tcPr>
            <w:tcW w:type="dxa" w:w="2065"/>
            <w:vAlign w:val="center"/>
          </w:tcPr>
          <w:p w:rsidRDefault="00643044" w:rsidP="00FB2910" w:rsidR="00643044" w:rsidRPr="008B25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Računi za uslugu</w:t>
            </w:r>
          </w:p>
        </w:tc>
        <w:tc>
          <w:tcPr>
            <w:tcW w:type="dxa" w:w="1559"/>
            <w:vAlign w:val="center"/>
          </w:tcPr>
          <w:p w:rsidRDefault="00643044" w:rsidP="008B25C9" w:rsidR="00643044" w:rsidRPr="008B25C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5.871,30</w:t>
            </w:r>
          </w:p>
        </w:tc>
        <w:tc>
          <w:tcPr>
            <w:tcW w:type="dxa" w:w="1359"/>
            <w:vAlign w:val="center"/>
          </w:tcPr>
          <w:p w:rsidRDefault="00643044" w:rsidP="007368FD" w:rsidR="00643044" w:rsidRPr="008B25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Računi za uslugu</w:t>
            </w:r>
          </w:p>
        </w:tc>
        <w:tc>
          <w:tcPr>
            <w:tcW w:type="dxa" w:w="882"/>
            <w:vAlign w:val="center"/>
          </w:tcPr>
          <w:p w:rsidRDefault="00643044" w:rsidP="008B25C9" w:rsidR="00643044" w:rsidRPr="008B25C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078"/>
            <w:vAlign w:val="center"/>
          </w:tcPr>
          <w:p w:rsidRDefault="00643044" w:rsidP="00E0555F" w:rsidR="00643044" w:rsidRPr="008B25C9">
            <w:pPr>
              <w:rPr>
                <w:sz w:val="20"/>
                <w:szCs w:val="20"/>
              </w:rPr>
            </w:pPr>
          </w:p>
        </w:tc>
        <w:tc>
          <w:tcPr>
            <w:tcW w:type="dxa" w:w="1540"/>
          </w:tcPr>
          <w:p w:rsidRDefault="00643044" w:rsidP="00E0555F" w:rsidR="00643044" w:rsidRPr="008B25C9">
            <w:pPr>
              <w:rPr>
                <w:sz w:val="20"/>
                <w:szCs w:val="20"/>
              </w:rPr>
            </w:pPr>
          </w:p>
        </w:tc>
      </w:tr>
    </w:tbl>
    <w:p w:rsidRDefault="00CE3664" w:rsidP="00CE3664" w:rsidR="00CE3664">
      <w:pPr>
        <w:ind w:firstLine="720" w:left="-720"/>
      </w:pPr>
    </w:p>
    <w:p w:rsidRDefault="00E43947" w:rsidP="00B57622" w:rsidR="00E43947" w:rsidRPr="00463042">
      <w:pPr>
        <w:ind w:firstLine="720" w:left="-720"/>
      </w:pPr>
    </w:p>
    <w:p w:rsidRDefault="00897C5B" w:rsidP="00CE3664" w:rsidR="00897C5B">
      <w:pPr>
        <w:ind w:firstLine="720" w:left="-720"/>
      </w:pPr>
    </w:p>
    <w:tbl>
      <w:tblPr>
        <w:tblW w:type="dxa" w:w="1591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71"/>
        <w:gridCol w:w="1552"/>
        <w:gridCol w:w="1415"/>
        <w:gridCol w:w="1698"/>
        <w:gridCol w:w="1410"/>
        <w:gridCol w:w="1461"/>
        <w:gridCol w:w="1371"/>
        <w:gridCol w:w="1334"/>
        <w:gridCol w:w="8"/>
        <w:gridCol w:w="1260"/>
        <w:gridCol w:w="1680"/>
        <w:gridCol w:w="1658"/>
      </w:tblGrid>
      <w:tr w:rsidTr="00B57622" w:rsidR="00463042" w:rsidRPr="008B25C9">
        <w:tc>
          <w:tcPr>
            <w:tcW w:type="dxa" w:w="1071"/>
            <w:vAlign w:val="center"/>
          </w:tcPr>
          <w:p w:rsidRDefault="00897C5B" w:rsidP="00897C5B" w:rsidR="00897C5B" w:rsidRPr="008B25C9">
            <w:pPr>
              <w:rPr>
                <w:b/>
                <w:sz w:val="18"/>
                <w:szCs w:val="18"/>
              </w:rPr>
            </w:pPr>
            <w:r w:rsidRPr="008B25C9">
              <w:rPr>
                <w:b/>
                <w:sz w:val="18"/>
                <w:szCs w:val="18"/>
              </w:rPr>
              <w:t>Redni</w:t>
            </w:r>
          </w:p>
          <w:p w:rsidRDefault="00897C5B" w:rsidP="00897C5B" w:rsidR="00897C5B" w:rsidRPr="008B25C9">
            <w:pPr>
              <w:rPr>
                <w:b/>
                <w:sz w:val="18"/>
                <w:szCs w:val="18"/>
              </w:rPr>
            </w:pPr>
            <w:r w:rsidRPr="008B25C9">
              <w:rPr>
                <w:b/>
                <w:sz w:val="18"/>
                <w:szCs w:val="18"/>
              </w:rPr>
              <w:t>broj prijavljene tražbine</w:t>
            </w:r>
          </w:p>
        </w:tc>
        <w:tc>
          <w:tcPr>
            <w:tcW w:type="dxa" w:w="1552"/>
            <w:vAlign w:val="center"/>
          </w:tcPr>
          <w:p w:rsidRDefault="00897C5B" w:rsidP="008B25C9" w:rsidR="00897C5B" w:rsidRPr="008B25C9">
            <w:pPr>
              <w:jc w:val="center"/>
              <w:rPr>
                <w:b/>
                <w:sz w:val="18"/>
                <w:szCs w:val="18"/>
              </w:rPr>
            </w:pPr>
            <w:r w:rsidRPr="008B25C9">
              <w:rPr>
                <w:b/>
                <w:sz w:val="18"/>
                <w:szCs w:val="18"/>
              </w:rPr>
              <w:t>Ime i prezime/tvrtka ili naziv vjerovnika</w:t>
            </w:r>
          </w:p>
        </w:tc>
        <w:tc>
          <w:tcPr>
            <w:tcW w:type="dxa" w:w="1415"/>
            <w:vAlign w:val="center"/>
          </w:tcPr>
          <w:p w:rsidRDefault="00897C5B" w:rsidP="008B25C9" w:rsidR="00897C5B" w:rsidRPr="008B25C9">
            <w:pPr>
              <w:jc w:val="center"/>
              <w:rPr>
                <w:b/>
                <w:sz w:val="18"/>
                <w:szCs w:val="18"/>
              </w:rPr>
            </w:pPr>
            <w:r w:rsidRPr="008B25C9">
              <w:rPr>
                <w:b/>
                <w:sz w:val="18"/>
                <w:szCs w:val="18"/>
              </w:rPr>
              <w:t>OIB</w:t>
            </w:r>
          </w:p>
          <w:p w:rsidRDefault="00897C5B" w:rsidP="008B25C9" w:rsidR="00897C5B" w:rsidRPr="008B25C9">
            <w:pPr>
              <w:jc w:val="center"/>
              <w:rPr>
                <w:b/>
                <w:sz w:val="18"/>
                <w:szCs w:val="18"/>
              </w:rPr>
            </w:pPr>
            <w:r w:rsidRPr="008B25C9">
              <w:rPr>
                <w:b/>
                <w:sz w:val="18"/>
                <w:szCs w:val="18"/>
              </w:rPr>
              <w:t>vjerovnika</w:t>
            </w:r>
          </w:p>
        </w:tc>
        <w:tc>
          <w:tcPr>
            <w:tcW w:type="dxa" w:w="1698"/>
            <w:vAlign w:val="center"/>
          </w:tcPr>
          <w:p w:rsidRDefault="00897C5B" w:rsidP="008B25C9" w:rsidR="00897C5B" w:rsidRPr="008B25C9">
            <w:pPr>
              <w:jc w:val="center"/>
              <w:rPr>
                <w:b/>
                <w:sz w:val="18"/>
                <w:szCs w:val="18"/>
              </w:rPr>
            </w:pPr>
            <w:r w:rsidRPr="008B25C9">
              <w:rPr>
                <w:b/>
                <w:sz w:val="18"/>
                <w:szCs w:val="18"/>
              </w:rPr>
              <w:t>Adresa/</w:t>
            </w:r>
          </w:p>
          <w:p w:rsidRDefault="00897C5B" w:rsidP="008B25C9" w:rsidR="00897C5B" w:rsidRPr="008B25C9">
            <w:pPr>
              <w:jc w:val="center"/>
              <w:rPr>
                <w:b/>
                <w:sz w:val="18"/>
                <w:szCs w:val="18"/>
              </w:rPr>
            </w:pPr>
            <w:r w:rsidRPr="008B25C9">
              <w:rPr>
                <w:b/>
                <w:sz w:val="18"/>
                <w:szCs w:val="18"/>
              </w:rPr>
              <w:t>sjedište vjerovnika</w:t>
            </w:r>
          </w:p>
        </w:tc>
        <w:tc>
          <w:tcPr>
            <w:tcW w:type="dxa" w:w="1410"/>
            <w:vAlign w:val="center"/>
          </w:tcPr>
          <w:p w:rsidRDefault="00897C5B" w:rsidP="008B25C9" w:rsidR="00897C5B" w:rsidRPr="008B25C9">
            <w:pPr>
              <w:jc w:val="center"/>
              <w:rPr>
                <w:b/>
                <w:sz w:val="18"/>
                <w:szCs w:val="18"/>
              </w:rPr>
            </w:pPr>
            <w:r w:rsidRPr="008B25C9">
              <w:rPr>
                <w:b/>
                <w:sz w:val="18"/>
                <w:szCs w:val="18"/>
              </w:rPr>
              <w:t>Iznos prijavljene</w:t>
            </w:r>
          </w:p>
          <w:p w:rsidRDefault="00897C5B" w:rsidP="008B25C9" w:rsidR="00897C5B" w:rsidRPr="008B25C9">
            <w:pPr>
              <w:jc w:val="center"/>
              <w:rPr>
                <w:b/>
                <w:sz w:val="18"/>
                <w:szCs w:val="18"/>
              </w:rPr>
            </w:pPr>
            <w:r w:rsidRPr="008B25C9">
              <w:rPr>
                <w:b/>
                <w:sz w:val="18"/>
                <w:szCs w:val="18"/>
              </w:rPr>
              <w:t>tražbine</w:t>
            </w:r>
          </w:p>
          <w:p w:rsidRDefault="00897C5B" w:rsidP="008B25C9" w:rsidR="00897C5B" w:rsidRPr="008B25C9">
            <w:pPr>
              <w:jc w:val="center"/>
              <w:rPr>
                <w:b/>
                <w:sz w:val="18"/>
                <w:szCs w:val="18"/>
              </w:rPr>
            </w:pPr>
            <w:r w:rsidRPr="008B25C9">
              <w:rPr>
                <w:b/>
                <w:sz w:val="18"/>
                <w:szCs w:val="18"/>
              </w:rPr>
              <w:t>(kn)</w:t>
            </w:r>
          </w:p>
        </w:tc>
        <w:tc>
          <w:tcPr>
            <w:tcW w:type="dxa" w:w="1461"/>
            <w:vAlign w:val="center"/>
          </w:tcPr>
          <w:p w:rsidRDefault="00897C5B" w:rsidP="008B25C9" w:rsidR="00897C5B" w:rsidRPr="008B25C9">
            <w:pPr>
              <w:jc w:val="center"/>
              <w:rPr>
                <w:b/>
                <w:sz w:val="18"/>
                <w:szCs w:val="18"/>
              </w:rPr>
            </w:pPr>
            <w:r w:rsidRPr="008B25C9">
              <w:rPr>
                <w:b/>
                <w:sz w:val="18"/>
                <w:szCs w:val="18"/>
              </w:rPr>
              <w:t>Pravna osnova</w:t>
            </w:r>
          </w:p>
          <w:p w:rsidRDefault="00897C5B" w:rsidP="008B25C9" w:rsidR="00897C5B" w:rsidRPr="008B25C9">
            <w:pPr>
              <w:jc w:val="center"/>
              <w:rPr>
                <w:b/>
                <w:sz w:val="18"/>
                <w:szCs w:val="18"/>
              </w:rPr>
            </w:pPr>
            <w:r w:rsidRPr="008B25C9">
              <w:rPr>
                <w:b/>
                <w:sz w:val="18"/>
                <w:szCs w:val="18"/>
              </w:rPr>
              <w:t>prijavljene</w:t>
            </w:r>
          </w:p>
          <w:p w:rsidRDefault="00897C5B" w:rsidP="008B25C9" w:rsidR="00897C5B" w:rsidRPr="008B25C9">
            <w:pPr>
              <w:jc w:val="center"/>
              <w:rPr>
                <w:b/>
                <w:sz w:val="18"/>
                <w:szCs w:val="18"/>
              </w:rPr>
            </w:pPr>
            <w:r w:rsidRPr="008B25C9">
              <w:rPr>
                <w:b/>
                <w:sz w:val="18"/>
                <w:szCs w:val="18"/>
              </w:rPr>
              <w:t>tražbine</w:t>
            </w:r>
          </w:p>
        </w:tc>
        <w:tc>
          <w:tcPr>
            <w:tcW w:type="dxa" w:w="1371"/>
            <w:vAlign w:val="center"/>
          </w:tcPr>
          <w:p w:rsidRDefault="00897C5B" w:rsidP="008B25C9" w:rsidR="00897C5B" w:rsidRPr="008B25C9">
            <w:pPr>
              <w:jc w:val="center"/>
              <w:rPr>
                <w:b/>
                <w:sz w:val="18"/>
                <w:szCs w:val="18"/>
              </w:rPr>
            </w:pPr>
            <w:r w:rsidRPr="008B25C9">
              <w:rPr>
                <w:b/>
                <w:sz w:val="18"/>
                <w:szCs w:val="18"/>
              </w:rPr>
              <w:t>Iznos</w:t>
            </w:r>
          </w:p>
          <w:p w:rsidRDefault="00897C5B" w:rsidP="008B25C9" w:rsidR="00897C5B" w:rsidRPr="008B25C9">
            <w:pPr>
              <w:jc w:val="center"/>
              <w:rPr>
                <w:b/>
                <w:sz w:val="18"/>
                <w:szCs w:val="18"/>
              </w:rPr>
            </w:pPr>
            <w:r w:rsidRPr="008B25C9">
              <w:rPr>
                <w:b/>
                <w:sz w:val="18"/>
                <w:szCs w:val="18"/>
              </w:rPr>
              <w:t>priznate</w:t>
            </w:r>
          </w:p>
          <w:p w:rsidRDefault="00897C5B" w:rsidP="008B25C9" w:rsidR="00897C5B" w:rsidRPr="008B25C9">
            <w:pPr>
              <w:jc w:val="center"/>
              <w:rPr>
                <w:b/>
                <w:sz w:val="18"/>
                <w:szCs w:val="18"/>
              </w:rPr>
            </w:pPr>
            <w:r w:rsidRPr="008B25C9">
              <w:rPr>
                <w:b/>
                <w:sz w:val="18"/>
                <w:szCs w:val="18"/>
              </w:rPr>
              <w:t>tražbine</w:t>
            </w:r>
          </w:p>
          <w:p w:rsidRDefault="00897C5B" w:rsidP="008B25C9" w:rsidR="00897C5B" w:rsidRPr="008B25C9">
            <w:pPr>
              <w:jc w:val="center"/>
              <w:rPr>
                <w:b/>
                <w:sz w:val="18"/>
                <w:szCs w:val="18"/>
              </w:rPr>
            </w:pPr>
            <w:r w:rsidRPr="008B25C9">
              <w:rPr>
                <w:b/>
                <w:sz w:val="18"/>
                <w:szCs w:val="18"/>
              </w:rPr>
              <w:t>(kn)</w:t>
            </w:r>
          </w:p>
        </w:tc>
        <w:tc>
          <w:tcPr>
            <w:tcW w:type="dxa" w:w="1334"/>
            <w:vAlign w:val="center"/>
          </w:tcPr>
          <w:p w:rsidRDefault="00897C5B" w:rsidP="008B25C9" w:rsidR="00897C5B" w:rsidRPr="008B25C9">
            <w:pPr>
              <w:jc w:val="center"/>
              <w:rPr>
                <w:b/>
                <w:sz w:val="18"/>
                <w:szCs w:val="18"/>
              </w:rPr>
            </w:pPr>
            <w:r w:rsidRPr="008B25C9">
              <w:rPr>
                <w:b/>
                <w:sz w:val="18"/>
                <w:szCs w:val="18"/>
              </w:rPr>
              <w:t>Pravna</w:t>
            </w:r>
          </w:p>
          <w:p w:rsidRDefault="00897C5B" w:rsidP="008B25C9" w:rsidR="00897C5B" w:rsidRPr="008B25C9">
            <w:pPr>
              <w:jc w:val="center"/>
              <w:rPr>
                <w:b/>
                <w:sz w:val="18"/>
                <w:szCs w:val="18"/>
              </w:rPr>
            </w:pPr>
            <w:r w:rsidRPr="008B25C9">
              <w:rPr>
                <w:b/>
                <w:sz w:val="18"/>
                <w:szCs w:val="18"/>
              </w:rPr>
              <w:t>osnova priznate</w:t>
            </w:r>
          </w:p>
          <w:p w:rsidRDefault="00897C5B" w:rsidP="008B25C9" w:rsidR="00897C5B" w:rsidRPr="008B25C9">
            <w:pPr>
              <w:jc w:val="center"/>
              <w:rPr>
                <w:b/>
                <w:sz w:val="18"/>
                <w:szCs w:val="18"/>
              </w:rPr>
            </w:pPr>
            <w:r w:rsidRPr="008B25C9">
              <w:rPr>
                <w:b/>
                <w:sz w:val="18"/>
                <w:szCs w:val="18"/>
              </w:rPr>
              <w:t>tražbine</w:t>
            </w:r>
          </w:p>
        </w:tc>
        <w:tc>
          <w:tcPr>
            <w:tcW w:type="dxa" w:w="1268"/>
            <w:gridSpan w:val="2"/>
            <w:vAlign w:val="center"/>
          </w:tcPr>
          <w:p w:rsidRDefault="00897C5B" w:rsidP="008B25C9" w:rsidR="00897C5B" w:rsidRPr="008B25C9">
            <w:pPr>
              <w:jc w:val="center"/>
              <w:rPr>
                <w:b/>
                <w:sz w:val="18"/>
                <w:szCs w:val="18"/>
              </w:rPr>
            </w:pPr>
            <w:r w:rsidRPr="008B25C9">
              <w:rPr>
                <w:b/>
                <w:sz w:val="18"/>
                <w:szCs w:val="18"/>
              </w:rPr>
              <w:t>Iznos</w:t>
            </w:r>
          </w:p>
          <w:p w:rsidRDefault="00897C5B" w:rsidP="008B25C9" w:rsidR="00897C5B" w:rsidRPr="008B25C9">
            <w:pPr>
              <w:jc w:val="center"/>
              <w:rPr>
                <w:b/>
                <w:sz w:val="18"/>
                <w:szCs w:val="18"/>
              </w:rPr>
            </w:pPr>
            <w:r w:rsidRPr="008B25C9">
              <w:rPr>
                <w:b/>
                <w:sz w:val="18"/>
                <w:szCs w:val="18"/>
              </w:rPr>
              <w:t>osporene</w:t>
            </w:r>
          </w:p>
          <w:p w:rsidRDefault="00897C5B" w:rsidP="008B25C9" w:rsidR="00897C5B" w:rsidRPr="008B25C9">
            <w:pPr>
              <w:jc w:val="center"/>
              <w:rPr>
                <w:b/>
                <w:sz w:val="18"/>
                <w:szCs w:val="18"/>
              </w:rPr>
            </w:pPr>
            <w:r w:rsidRPr="008B25C9">
              <w:rPr>
                <w:b/>
                <w:sz w:val="18"/>
                <w:szCs w:val="18"/>
              </w:rPr>
              <w:t>tražbine</w:t>
            </w:r>
          </w:p>
          <w:p w:rsidRDefault="00897C5B" w:rsidP="008B25C9" w:rsidR="00897C5B" w:rsidRPr="008B25C9">
            <w:pPr>
              <w:jc w:val="center"/>
              <w:rPr>
                <w:b/>
                <w:sz w:val="18"/>
                <w:szCs w:val="18"/>
              </w:rPr>
            </w:pPr>
            <w:r w:rsidRPr="008B25C9">
              <w:rPr>
                <w:b/>
                <w:sz w:val="18"/>
                <w:szCs w:val="18"/>
              </w:rPr>
              <w:t>(kn)</w:t>
            </w:r>
          </w:p>
        </w:tc>
        <w:tc>
          <w:tcPr>
            <w:tcW w:type="dxa" w:w="1680"/>
            <w:vAlign w:val="center"/>
          </w:tcPr>
          <w:p w:rsidRDefault="00897C5B" w:rsidP="008B25C9" w:rsidR="00897C5B" w:rsidRPr="008B25C9">
            <w:pPr>
              <w:jc w:val="center"/>
              <w:rPr>
                <w:b/>
                <w:sz w:val="18"/>
                <w:szCs w:val="18"/>
              </w:rPr>
            </w:pPr>
            <w:r w:rsidRPr="008B25C9">
              <w:rPr>
                <w:b/>
                <w:sz w:val="18"/>
                <w:szCs w:val="18"/>
              </w:rPr>
              <w:t>Razlog</w:t>
            </w:r>
          </w:p>
          <w:p w:rsidRDefault="00897C5B" w:rsidP="008B25C9" w:rsidR="00897C5B" w:rsidRPr="008B25C9">
            <w:pPr>
              <w:jc w:val="center"/>
              <w:rPr>
                <w:b/>
                <w:sz w:val="18"/>
                <w:szCs w:val="18"/>
              </w:rPr>
            </w:pPr>
            <w:r w:rsidRPr="008B25C9">
              <w:rPr>
                <w:b/>
                <w:sz w:val="18"/>
                <w:szCs w:val="18"/>
              </w:rPr>
              <w:t>osporavanja</w:t>
            </w:r>
          </w:p>
          <w:p w:rsidRDefault="00897C5B" w:rsidP="008B25C9" w:rsidR="00897C5B" w:rsidRPr="008B25C9">
            <w:pPr>
              <w:jc w:val="center"/>
              <w:rPr>
                <w:b/>
                <w:sz w:val="18"/>
                <w:szCs w:val="18"/>
              </w:rPr>
            </w:pPr>
            <w:r w:rsidRPr="008B25C9">
              <w:rPr>
                <w:b/>
                <w:sz w:val="18"/>
                <w:szCs w:val="18"/>
              </w:rPr>
              <w:t>tražbine</w:t>
            </w:r>
          </w:p>
        </w:tc>
        <w:tc>
          <w:tcPr>
            <w:tcW w:type="dxa" w:w="1658"/>
          </w:tcPr>
          <w:p w:rsidRDefault="00897C5B" w:rsidP="00897C5B" w:rsidR="00897C5B" w:rsidRPr="008B25C9">
            <w:pPr>
              <w:rPr>
                <w:b/>
                <w:sz w:val="18"/>
                <w:szCs w:val="18"/>
              </w:rPr>
            </w:pPr>
            <w:r w:rsidRPr="008B25C9">
              <w:rPr>
                <w:b/>
                <w:sz w:val="18"/>
                <w:szCs w:val="18"/>
              </w:rPr>
              <w:t xml:space="preserve">Oznaka </w:t>
            </w:r>
          </w:p>
          <w:p w:rsidRDefault="00897C5B" w:rsidP="00897C5B" w:rsidR="00897C5B" w:rsidRPr="008B25C9">
            <w:pPr>
              <w:rPr>
                <w:b/>
                <w:sz w:val="18"/>
                <w:szCs w:val="18"/>
              </w:rPr>
            </w:pPr>
            <w:r w:rsidRPr="008B25C9">
              <w:rPr>
                <w:b/>
                <w:sz w:val="18"/>
                <w:szCs w:val="18"/>
              </w:rPr>
              <w:t>ovršne isprave ake se tražbina zasniva na ovršnoj ispravi</w:t>
            </w:r>
          </w:p>
        </w:tc>
      </w:tr>
      <w:tr w:rsidTr="00B57622" w:rsidR="00643044" w:rsidRPr="008B25C9">
        <w:tc>
          <w:tcPr>
            <w:tcW w:type="dxa" w:w="1071"/>
            <w:vAlign w:val="center"/>
          </w:tcPr>
          <w:p w:rsidRDefault="00643044" w:rsidP="008B25C9" w:rsidR="00643044" w:rsidRPr="008B25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type="dxa" w:w="1552"/>
            <w:vAlign w:val="center"/>
          </w:tcPr>
          <w:p w:rsidRDefault="00643044" w:rsidP="00713984" w:rsidR="00643044" w:rsidRPr="008B25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Republika Hrvatska</w:t>
            </w:r>
          </w:p>
        </w:tc>
        <w:tc>
          <w:tcPr>
            <w:tcW w:type="dxa" w:w="1415"/>
            <w:vAlign w:val="center"/>
          </w:tcPr>
          <w:p w:rsidRDefault="00643044" w:rsidP="00713984" w:rsidR="00643044" w:rsidRPr="008B25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52634238587</w:t>
            </w:r>
          </w:p>
        </w:tc>
        <w:tc>
          <w:tcPr>
            <w:tcW w:type="dxa" w:w="1698"/>
            <w:vAlign w:val="center"/>
          </w:tcPr>
          <w:p w:rsidRDefault="00643044" w:rsidP="00713984" w:rsidR="00643044" w:rsidRPr="008B25C9">
            <w:pPr>
              <w:rPr>
                <w:sz w:val="20"/>
                <w:szCs w:val="20"/>
              </w:rPr>
            </w:pPr>
          </w:p>
        </w:tc>
        <w:tc>
          <w:tcPr>
            <w:tcW w:type="dxa" w:w="1410"/>
            <w:vAlign w:val="center"/>
          </w:tcPr>
          <w:p w:rsidRDefault="00643044" w:rsidP="008B25C9" w:rsidR="00643044" w:rsidRPr="008B25C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98.349,51</w:t>
            </w:r>
          </w:p>
        </w:tc>
        <w:tc>
          <w:tcPr>
            <w:tcW w:type="dxa" w:w="1461"/>
            <w:vAlign w:val="center"/>
          </w:tcPr>
          <w:p w:rsidRDefault="00643044" w:rsidP="00713984" w:rsidR="00643044" w:rsidRPr="008B25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Presuda Pž-5673/10-4 VTS RH</w:t>
            </w:r>
          </w:p>
        </w:tc>
        <w:tc>
          <w:tcPr>
            <w:tcW w:type="dxa" w:w="1371"/>
            <w:vAlign w:val="center"/>
          </w:tcPr>
          <w:p w:rsidRDefault="00643044" w:rsidP="008B25C9" w:rsidR="00643044" w:rsidRPr="008B25C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98.349,51</w:t>
            </w:r>
          </w:p>
        </w:tc>
        <w:tc>
          <w:tcPr>
            <w:tcW w:type="dxa" w:w="1342"/>
            <w:gridSpan w:val="2"/>
            <w:vAlign w:val="center"/>
          </w:tcPr>
          <w:p w:rsidRDefault="00643044" w:rsidP="00444D2F" w:rsidR="00643044" w:rsidRPr="008B25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Presuda Pž-5673/10-4 VTS RH</w:t>
            </w:r>
          </w:p>
        </w:tc>
        <w:tc>
          <w:tcPr>
            <w:tcW w:type="dxa" w:w="1260"/>
            <w:vAlign w:val="center"/>
          </w:tcPr>
          <w:p w:rsidRDefault="00643044" w:rsidP="008B25C9" w:rsidR="00643044" w:rsidRPr="008B25C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680"/>
            <w:vAlign w:val="center"/>
          </w:tcPr>
          <w:p w:rsidRDefault="00643044" w:rsidP="00713984" w:rsidR="00643044" w:rsidRPr="008B25C9">
            <w:pPr>
              <w:rPr>
                <w:sz w:val="20"/>
                <w:szCs w:val="20"/>
              </w:rPr>
            </w:pPr>
          </w:p>
        </w:tc>
        <w:tc>
          <w:tcPr>
            <w:tcW w:type="dxa" w:w="1658"/>
            <w:vAlign w:val="center"/>
          </w:tcPr>
          <w:p w:rsidRDefault="00643044" w:rsidP="00713984" w:rsidR="00643044" w:rsidRPr="008B25C9">
            <w:pPr>
              <w:rPr>
                <w:sz w:val="20"/>
                <w:szCs w:val="20"/>
              </w:rPr>
            </w:pPr>
          </w:p>
        </w:tc>
      </w:tr>
    </w:tbl>
    <w:p w:rsidRDefault="00603651" w:rsidP="00A14A05" w:rsidR="00603651"/>
    <w:p w:rsidRDefault="005769B1" w:rsidP="003738AA" w:rsidR="005769B1"/>
    <w:p w:rsidRDefault="00DA3730" w:rsidP="00DA3730" w:rsidR="00DA3730"/>
    <w:p w:rsidRDefault="00301538" w:rsidP="00301538" w:rsidR="00301538"/>
    <w:p w:rsidRDefault="00301538" w:rsidP="00301538" w:rsidR="00301538">
      <w:r w:rsidRPr="003726DD">
        <w:t xml:space="preserve">Mjesto i datum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upravitelj:</w:t>
      </w:r>
    </w:p>
    <w:p w:rsidRDefault="00301538" w:rsidP="00301538" w:rsidR="00301538"/>
    <w:p w:rsidRDefault="00DA3730" w:rsidP="00CE3664" w:rsidR="00DA3730">
      <w:pPr>
        <w:ind w:firstLine="720" w:left="-720"/>
      </w:pPr>
    </w:p>
    <w:sectPr w:rsidSect="00463042" w:rsidR="00DA3730">
      <w:footerReference w:type="even" r:id="rId10"/>
      <w:footerReference w:type="default" r:id="rId11"/>
      <w:pgSz w:orient="landscape" w:h="11906" w:w="16838"/>
      <w:pgMar w:gutter="0" w:footer="709" w:header="709" w:left="540" w:bottom="46" w:right="1418" w:top="36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4D2F" w:rsidP="00A411D8" w:rsidR="00444D2F">
      <w:pPr>
        <w:pStyle w:val="Bezproreda"/>
      </w:pPr>
      <w:r>
        <w:separator/>
      </w:r>
    </w:p>
  </w:endnote>
  <w:endnote w:id="0" w:type="continuationSeparator">
    <w:p w:rsidRDefault="00444D2F" w:rsidP="00A411D8" w:rsidR="00444D2F">
      <w:pPr>
        <w:pStyle w:val="Bezproreda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0ED8" w:rsidP="003A6874" w:rsidR="002B0ED8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B0ED8" w:rsidP="00DE70B6" w:rsidR="002B0ED8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0ED8" w:rsidP="003A6874" w:rsidR="002B0ED8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37E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B0ED8" w:rsidP="00DE70B6" w:rsidR="002B0ED8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4D2F" w:rsidP="00A411D8" w:rsidR="00444D2F">
      <w:pPr>
        <w:pStyle w:val="Bezproreda"/>
      </w:pPr>
      <w:r>
        <w:separator/>
      </w:r>
    </w:p>
  </w:footnote>
  <w:footnote w:id="0" w:type="continuationSeparator">
    <w:p w:rsidRDefault="00444D2F" w:rsidP="00A411D8" w:rsidR="00444D2F">
      <w:pPr>
        <w:pStyle w:val="Bezproreda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5A43ED2"/>
    <w:multiLevelType w:val="hybridMultilevel"/>
    <w:tmpl w:val="5C48ABC4"/>
    <w:lvl w:tplc="98406462" w:ilvl="0">
      <w:start w:val="1"/>
      <w:numFmt w:val="upperRoman"/>
      <w:lvlText w:val="%1."/>
      <w:lvlJc w:val="left"/>
      <w:pPr>
        <w:tabs>
          <w:tab w:pos="6384" w:val="num"/>
        </w:tabs>
        <w:ind w:hanging="720" w:left="63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44" w:val="num"/>
        </w:tabs>
        <w:ind w:hanging="360" w:left="6744"/>
      </w:pPr>
    </w:lvl>
    <w:lvl w:tentative="true" w:tplc="041A001B" w:ilvl="2">
      <w:start w:val="1"/>
      <w:numFmt w:val="lowerRoman"/>
      <w:lvlText w:val="%3."/>
      <w:lvlJc w:val="right"/>
      <w:pPr>
        <w:tabs>
          <w:tab w:pos="7464" w:val="num"/>
        </w:tabs>
        <w:ind w:hanging="180" w:left="7464"/>
      </w:pPr>
    </w:lvl>
    <w:lvl w:tentative="true" w:tplc="041A000F" w:ilvl="3">
      <w:start w:val="1"/>
      <w:numFmt w:val="decimal"/>
      <w:lvlText w:val="%4."/>
      <w:lvlJc w:val="left"/>
      <w:pPr>
        <w:tabs>
          <w:tab w:pos="8184" w:val="num"/>
        </w:tabs>
        <w:ind w:hanging="360" w:left="8184"/>
      </w:pPr>
    </w:lvl>
    <w:lvl w:tentative="true" w:tplc="041A0019" w:ilvl="4">
      <w:start w:val="1"/>
      <w:numFmt w:val="lowerLetter"/>
      <w:lvlText w:val="%5."/>
      <w:lvlJc w:val="left"/>
      <w:pPr>
        <w:tabs>
          <w:tab w:pos="8904" w:val="num"/>
        </w:tabs>
        <w:ind w:hanging="360" w:left="8904"/>
      </w:pPr>
    </w:lvl>
    <w:lvl w:tentative="true" w:tplc="041A001B" w:ilvl="5">
      <w:start w:val="1"/>
      <w:numFmt w:val="lowerRoman"/>
      <w:lvlText w:val="%6."/>
      <w:lvlJc w:val="right"/>
      <w:pPr>
        <w:tabs>
          <w:tab w:pos="9624" w:val="num"/>
        </w:tabs>
        <w:ind w:hanging="180" w:left="9624"/>
      </w:pPr>
    </w:lvl>
    <w:lvl w:tentative="true" w:tplc="041A000F" w:ilvl="6">
      <w:start w:val="1"/>
      <w:numFmt w:val="decimal"/>
      <w:lvlText w:val="%7."/>
      <w:lvlJc w:val="left"/>
      <w:pPr>
        <w:tabs>
          <w:tab w:pos="10344" w:val="num"/>
        </w:tabs>
        <w:ind w:hanging="360" w:left="10344"/>
      </w:pPr>
    </w:lvl>
    <w:lvl w:tentative="true" w:tplc="041A0019" w:ilvl="7">
      <w:start w:val="1"/>
      <w:numFmt w:val="lowerLetter"/>
      <w:lvlText w:val="%8."/>
      <w:lvlJc w:val="left"/>
      <w:pPr>
        <w:tabs>
          <w:tab w:pos="11064" w:val="num"/>
        </w:tabs>
        <w:ind w:hanging="360" w:left="11064"/>
      </w:pPr>
    </w:lvl>
    <w:lvl w:tentative="true" w:tplc="041A001B" w:ilvl="8">
      <w:start w:val="1"/>
      <w:numFmt w:val="lowerRoman"/>
      <w:lvlText w:val="%9."/>
      <w:lvlJc w:val="right"/>
      <w:pPr>
        <w:tabs>
          <w:tab w:pos="11784" w:val="num"/>
        </w:tabs>
        <w:ind w:hanging="180" w:left="11784"/>
      </w:pPr>
    </w:lvl>
  </w:abstractNum>
  <w:abstractNum w:abstractNumId="2">
    <w:nsid w:val="4FFE12FA"/>
    <w:multiLevelType w:val="hybridMultilevel"/>
    <w:tmpl w:val="91F4A9AE"/>
    <w:lvl w:tplc="48B6E264"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3">
    <w:nsid w:val="579A6891"/>
    <w:multiLevelType w:val="hybridMultilevel"/>
    <w:tmpl w:val="0736E6C0"/>
    <w:lvl w:tplc="1D8274B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6F787B"/>
    <w:multiLevelType w:val="hybridMultilevel"/>
    <w:tmpl w:val="8728A954"/>
    <w:lvl w:tplc="46744794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3664"/>
    <w:rsid w:val="00033189"/>
    <w:rsid w:val="000337E5"/>
    <w:rsid w:val="00080717"/>
    <w:rsid w:val="00084772"/>
    <w:rsid w:val="000F7019"/>
    <w:rsid w:val="00111CA9"/>
    <w:rsid w:val="00112E00"/>
    <w:rsid w:val="001152B0"/>
    <w:rsid w:val="00157314"/>
    <w:rsid w:val="001828E2"/>
    <w:rsid w:val="00187999"/>
    <w:rsid w:val="001A1E24"/>
    <w:rsid w:val="001A79E5"/>
    <w:rsid w:val="001D1157"/>
    <w:rsid w:val="001D6DF0"/>
    <w:rsid w:val="001D7627"/>
    <w:rsid w:val="001E1C50"/>
    <w:rsid w:val="00216629"/>
    <w:rsid w:val="002235FF"/>
    <w:rsid w:val="002272E5"/>
    <w:rsid w:val="00234826"/>
    <w:rsid w:val="002473D3"/>
    <w:rsid w:val="00253782"/>
    <w:rsid w:val="002B0ED8"/>
    <w:rsid w:val="002E78FC"/>
    <w:rsid w:val="00301538"/>
    <w:rsid w:val="0032329D"/>
    <w:rsid w:val="003342B2"/>
    <w:rsid w:val="003343E8"/>
    <w:rsid w:val="003442AB"/>
    <w:rsid w:val="00346189"/>
    <w:rsid w:val="00363007"/>
    <w:rsid w:val="003738AA"/>
    <w:rsid w:val="0038627C"/>
    <w:rsid w:val="003974CF"/>
    <w:rsid w:val="003A6874"/>
    <w:rsid w:val="003D12A0"/>
    <w:rsid w:val="003E01D7"/>
    <w:rsid w:val="0041694D"/>
    <w:rsid w:val="00444D2F"/>
    <w:rsid w:val="00450424"/>
    <w:rsid w:val="00463042"/>
    <w:rsid w:val="00463165"/>
    <w:rsid w:val="004656EC"/>
    <w:rsid w:val="00481F1A"/>
    <w:rsid w:val="004A0884"/>
    <w:rsid w:val="004C61BA"/>
    <w:rsid w:val="004E7A8A"/>
    <w:rsid w:val="00517177"/>
    <w:rsid w:val="00527EB0"/>
    <w:rsid w:val="005447BF"/>
    <w:rsid w:val="005501AC"/>
    <w:rsid w:val="0056015C"/>
    <w:rsid w:val="005769B1"/>
    <w:rsid w:val="00591F57"/>
    <w:rsid w:val="005D2C58"/>
    <w:rsid w:val="00603651"/>
    <w:rsid w:val="00607573"/>
    <w:rsid w:val="0062117C"/>
    <w:rsid w:val="00632B6B"/>
    <w:rsid w:val="00633C99"/>
    <w:rsid w:val="00643044"/>
    <w:rsid w:val="00646EED"/>
    <w:rsid w:val="0065455D"/>
    <w:rsid w:val="006600FC"/>
    <w:rsid w:val="006B081D"/>
    <w:rsid w:val="006C0402"/>
    <w:rsid w:val="006C367C"/>
    <w:rsid w:val="006E048A"/>
    <w:rsid w:val="006E2077"/>
    <w:rsid w:val="00707A9B"/>
    <w:rsid w:val="00713984"/>
    <w:rsid w:val="00722471"/>
    <w:rsid w:val="007368FD"/>
    <w:rsid w:val="007423C5"/>
    <w:rsid w:val="007D5C9B"/>
    <w:rsid w:val="007E538D"/>
    <w:rsid w:val="00812E2F"/>
    <w:rsid w:val="00850BA2"/>
    <w:rsid w:val="008553C9"/>
    <w:rsid w:val="008603F0"/>
    <w:rsid w:val="00872317"/>
    <w:rsid w:val="0087572E"/>
    <w:rsid w:val="00897C5B"/>
    <w:rsid w:val="008A57A0"/>
    <w:rsid w:val="008B25C9"/>
    <w:rsid w:val="008C18B7"/>
    <w:rsid w:val="009341D7"/>
    <w:rsid w:val="00935EDE"/>
    <w:rsid w:val="009439D9"/>
    <w:rsid w:val="00950C21"/>
    <w:rsid w:val="009552E2"/>
    <w:rsid w:val="00991A87"/>
    <w:rsid w:val="009B65E4"/>
    <w:rsid w:val="009B7C25"/>
    <w:rsid w:val="009C2972"/>
    <w:rsid w:val="009D1C68"/>
    <w:rsid w:val="009E036C"/>
    <w:rsid w:val="009F529A"/>
    <w:rsid w:val="00A14A05"/>
    <w:rsid w:val="00A411D8"/>
    <w:rsid w:val="00A46916"/>
    <w:rsid w:val="00A8154D"/>
    <w:rsid w:val="00AF24B1"/>
    <w:rsid w:val="00AF451A"/>
    <w:rsid w:val="00B14589"/>
    <w:rsid w:val="00B316E5"/>
    <w:rsid w:val="00B427B8"/>
    <w:rsid w:val="00B54F2F"/>
    <w:rsid w:val="00B57622"/>
    <w:rsid w:val="00B64E28"/>
    <w:rsid w:val="00B9203F"/>
    <w:rsid w:val="00B943CB"/>
    <w:rsid w:val="00C14DFA"/>
    <w:rsid w:val="00C15107"/>
    <w:rsid w:val="00C22F44"/>
    <w:rsid w:val="00C270BD"/>
    <w:rsid w:val="00C30943"/>
    <w:rsid w:val="00C45926"/>
    <w:rsid w:val="00C4639F"/>
    <w:rsid w:val="00C56307"/>
    <w:rsid w:val="00C60539"/>
    <w:rsid w:val="00C749C6"/>
    <w:rsid w:val="00C97BDD"/>
    <w:rsid w:val="00CB24A3"/>
    <w:rsid w:val="00CD1A02"/>
    <w:rsid w:val="00CE3664"/>
    <w:rsid w:val="00CE5604"/>
    <w:rsid w:val="00CF6938"/>
    <w:rsid w:val="00D0015C"/>
    <w:rsid w:val="00D51B67"/>
    <w:rsid w:val="00D57F18"/>
    <w:rsid w:val="00DA3730"/>
    <w:rsid w:val="00DA3F83"/>
    <w:rsid w:val="00DC2538"/>
    <w:rsid w:val="00DE4D54"/>
    <w:rsid w:val="00DE70B6"/>
    <w:rsid w:val="00DF1828"/>
    <w:rsid w:val="00E0555F"/>
    <w:rsid w:val="00E05F22"/>
    <w:rsid w:val="00E0700E"/>
    <w:rsid w:val="00E41630"/>
    <w:rsid w:val="00E43947"/>
    <w:rsid w:val="00E73301"/>
    <w:rsid w:val="00E86900"/>
    <w:rsid w:val="00E93462"/>
    <w:rsid w:val="00EA0504"/>
    <w:rsid w:val="00EB0712"/>
    <w:rsid w:val="00ED17E3"/>
    <w:rsid w:val="00EF6697"/>
    <w:rsid w:val="00F00C2B"/>
    <w:rsid w:val="00F053B3"/>
    <w:rsid w:val="00F47336"/>
    <w:rsid w:val="00F52B4F"/>
    <w:rsid w:val="00F84C1A"/>
    <w:rsid w:val="00F92681"/>
    <w:rsid w:val="00FB2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CE366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qFormat/>
    <w:rsid w:val="00E0700E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styleId="Podnoje" w:type="paragraph">
    <w:name w:val="footer"/>
    <w:basedOn w:val="Normal"/>
    <w:rsid w:val="00DE70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E70B6"/>
  </w:style>
  <w:style w:styleId="Zaglavlje" w:type="paragraph">
    <w:name w:val="header"/>
    <w:basedOn w:val="Normal"/>
    <w:rsid w:val="00301538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337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37E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37E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37E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37E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CE366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qFormat/>
    <w:rsid w:val="00E0700E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Podnoje" w:type="paragraph">
    <w:name w:val="footer"/>
    <w:basedOn w:val="Normal"/>
    <w:rsid w:val="00DE70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E70B6"/>
  </w:style>
  <w:style w:styleId="Zaglavlje" w:type="paragraph">
    <w:name w:val="header"/>
    <w:basedOn w:val="Normal"/>
    <w:rsid w:val="00301538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337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37E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37E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37E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37E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St-1028/2013-114</izvorni_sadrzaj>
    <derivirana_varijabla naziv="DomainObject.Oznaka_1">St-1028/2013-114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2013.</izvorni_sadrzaj>
    <derivirana_varijabla naziv="DomainObject.Predmet.DatumOsnivanja_1">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St-1028/2013</izvorni_sadrzaj>
    <derivirana_varijabla naziv="DomainObject.Predmet.OznakaBroj_1">St-1028/2013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CONICO d.o.o. zastupanog po punomoćniku ZLATKO PETEK</izvorni_sadrzaj>
    <derivirana_varijabla naziv="DomainObject.Predmet.ProtustrankaFormated_1">  CONICO d.o.o. zastupanog po punomoćniku ZLATKO PETEK</derivirana_varijabla>
  </DomainObject.Predmet.ProtustrankaFormated>
  <DomainObject.Predmet.ProtustrankaFormatedOIB>
    <izvorni_sadrzaj>  CONICO d.o.o., OIB 23196407652 zastupanog po punomoćniku ZLATKO PETEK</izvorni_sadrzaj>
    <derivirana_varijabla naziv="DomainObject.Predmet.ProtustrankaFormatedOIB_1">  CONICO d.o.o., OIB 23196407652 zastupanog po punomoćniku ZLATKO PETEK</derivirana_varijabla>
  </DomainObject.Predmet.ProtustrankaFormatedOIB>
  <DomainObject.Predmet.ProtustrankaFormatedWithAdress>
    <izvorni_sadrzaj> CONICO d.o.o., Petrinjska 59, 10000 Zagreb zastupanog po punomoćniku ZLATKO PETEK</izvorni_sadrzaj>
    <derivirana_varijabla naziv="DomainObject.Predmet.ProtustrankaFormatedWithAdress_1"> CONICO d.o.o., Petrinjska 59, 10000 Zagreb zastupanog po punomoćniku ZLATKO PETEK</derivirana_varijabla>
  </DomainObject.Predmet.ProtustrankaFormatedWithAdress>
  <DomainObject.Predmet.ProtustrankaFormatedWithAdressOIB>
    <izvorni_sadrzaj> CONICO d.o.o., OIB 23196407652, Petrinjska 59, 10000 Zagreb zastupanog po punomoćniku ZLATKO PETEK</izvorni_sadrzaj>
    <derivirana_varijabla naziv="DomainObject.Predmet.ProtustrankaFormatedWithAdressOIB_1"> CONICO d.o.o., OIB 23196407652, Petrinjska 59, 10000 Zagreb zastupanog po punomoćniku ZLATKO PETEK</derivirana_varijabla>
  </DomainObject.Predmet.ProtustrankaFormatedWithAdressOIB>
  <DomainObject.Predmet.ProtustrankaWithAdress>
    <izvorni_sadrzaj>CONICO d.o.o. Petrinjska 59, 10000 Zagreb</izvorni_sadrzaj>
    <derivirana_varijabla naziv="DomainObject.Predmet.ProtustrankaWithAdress_1">CONICO d.o.o. Petrinjska 59, 10000 Zagreb</derivirana_varijabla>
  </DomainObject.Predmet.ProtustrankaWithAdress>
  <DomainObject.Predmet.ProtustrankaWithAdressOIB>
    <izvorni_sadrzaj>CONICO d.o.o., OIB 23196407652, Petrinjska 59, 10000 Zagreb</izvorni_sadrzaj>
    <derivirana_varijabla naziv="DomainObject.Predmet.ProtustrankaWithAdressOIB_1">CONICO d.o.o., OIB 23196407652, Petrinjska 59, 10000 Zagreb</derivirana_varijabla>
  </DomainObject.Predmet.ProtustrankaWithAdressOIB>
  <DomainObject.Predmet.ProtustrankaNazivFormated>
    <izvorni_sadrzaj>CONICO d.o.o.</izvorni_sadrzaj>
    <derivirana_varijabla naziv="DomainObject.Predmet.ProtustrankaNazivFormated_1">CONICO d.o.o.</derivirana_varijabla>
  </DomainObject.Predmet.ProtustrankaNazivFormated>
  <DomainObject.Predmet.ProtustrankaNazivFormatedOIB>
    <izvorni_sadrzaj>CONICO d.o.o., OIB 23196407652</izvorni_sadrzaj>
    <derivirana_varijabla naziv="DomainObject.Predmet.ProtustrankaNazivFormatedOIB_1">CONICO d.o.o., OIB 23196407652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FINA ZAGREB; CROATIA osiguranje d.d.; ZAGREBAČKI HOLDING, društvo s ograničenom odgovornošću za javni prijevoz, opskrbu vodom, održavanje čistoće, putnička a; Državni proračun; NAŠICECEMENT Tvornica cementa, dioničko društvo; VODOOPSKRBA I ODVODNJA, društvo s ograničenom odgovornošću</izvorni_sadrzaj>
    <derivirana_varijabla naziv="DomainObject.Predmet.StrankaFormated_1">  VJEROVNICI; FINA ZAGREB; CROATIA osiguranje d.d.; ZAGREBAČKI HOLDING, društvo s ograničenom odgovornošću za javni prijevoz, opskrbu vodom, održavanje čistoće, putnička a; Državni proračun; NAŠICECEMENT Tvornica cementa, dioničko društvo; VODOOPSKRBA I ODVODNJA, društvo s ograničenom odgovornošću</derivirana_varijabla>
  </DomainObject.Predmet.StrankaFormated>
  <DomainObject.Predmet.StrankaFormatedOIB>
    <izvorni_sadrzaj>  VJEROVNICI; FINA ZAGREB, OIB 85821130368; CROATIA osiguranje d.d., OIB 26187994862; ZAGREBAČKI HOLDING, društvo s ograničenom odgovornošću za javni prijevoz, opskrbu vodom, održavanje čistoće, putnička a, OIB 85584865987; Državni proračun; NAŠICECEMENT Tvornica cementa, dioničko društvo, OIB 62612424147; VODOOPSKRBA I ODVODNJA, društvo s ograničenom odgovornošću</izvorni_sadrzaj>
    <derivirana_varijabla naziv="DomainObject.Predmet.StrankaFormatedOIB_1">  VJEROVNICI; FINA ZAGREB, OIB 85821130368; CROATIA osiguranje d.d., OIB 26187994862; ZAGREBAČKI HOLDING, društvo s ograničenom odgovornošću za javni prijevoz, opskrbu vodom, održavanje čistoće, putnička a, OIB 85584865987; Državni proračun; NAŠICECEMENT Tvornica cementa, dioničko društvo, OIB 62612424147; VODOOPSKRBA I ODVODNJA, društvo s ograničenom odgovornošću</derivirana_varijabla>
  </DomainObject.Predmet.StrankaFormatedOIB>
  <DomainObject.Predmet.StrankaFormatedWithAdress>
    <izvorni_sadrzaj> VJEROVNICI; FINA ZAGREB, Ul. grada Vukovara 7, 10000 Zagreb; CROATIA osiguranje d.d., Trg kralja Tomislava 16, 10410 Velika Gorica; ZAGREBAČKI HOLDING, društvo s ograničenom odgovornošću za javni prijevoz, opskrbu vodom, održavanje čistoće, putnička a, Ulica grada Vukovara 41, 10000 Zagreb; Državni proračun; NAŠICECEMENT Tvornica cementa, dioničko društvo, Tajnovac 1, 31500 Našice; VODOOPSKRBA I ODVODNJA, društvo s ograničenom odgovornošću, Folnegovićeva 1, 10000 Zagreb</izvorni_sadrzaj>
    <derivirana_varijabla naziv="DomainObject.Predmet.StrankaFormatedWithAdress_1"> VJEROVNICI; FINA ZAGREB, Ul. grada Vukovara 7, 10000 Zagreb; CROATIA osiguranje d.d., Trg kralja Tomislava 16, 10410 Velika Gorica; ZAGREBAČKI HOLDING, društvo s ograničenom odgovornošću za javni prijevoz, opskrbu vodom, održavanje čistoće, putnička a, Ulica grada Vukovara 41, 10000 Zagreb; Državni proračun; NAŠICECEMENT Tvornica cementa, dioničko društvo, Tajnovac 1, 31500 Našice; VODOOPSKRBA I ODVODNJA, društvo s ograničenom odgovornošću, Folnegovićeva 1, 10000 Zagreb</derivirana_varijabla>
  </DomainObject.Predmet.StrankaFormatedWithAdress>
  <DomainObject.Predmet.StrankaFormatedWithAdressOIB>
    <izvorni_sadrzaj> VJEROVNICI; FINA ZAGREB, OIB 85821130368, Ul. grada Vukovara 7, 10000 Zagreb; CROATIA osiguranje d.d., OIB 26187994862, Trg kralja Tomislava 16, 10410 Velika Gorica; ZAGREBAČKI HOLDING, društvo s ograničenom odgovornošću za javni prijevoz, opskrbu vodom, održavanje čistoće, putnička a, OIB 85584865987, Ulica grada Vukovara 41, 10000 Zagreb; Državni proračun; NAŠICECEMENT Tvornica cementa, dioničko društvo, OIB 62612424147, Tajnovac 1, 31500 Našice; VODOOPSKRBA I ODVODNJA, društvo s ograničenom odgovornošću, Folnegovićeva 1, 10000 Zagreb</izvorni_sadrzaj>
    <derivirana_varijabla naziv="DomainObject.Predmet.StrankaFormatedWithAdressOIB_1"> VJEROVNICI; FINA ZAGREB, OIB 85821130368, Ul. grada Vukovara 7, 10000 Zagreb; CROATIA osiguranje d.d., OIB 26187994862, Trg kralja Tomislava 16, 10410 Velika Gorica; ZAGREBAČKI HOLDING, društvo s ograničenom odgovornošću za javni prijevoz, opskrbu vodom, održavanje čistoće, putnička a, OIB 85584865987, Ulica grada Vukovara 41, 10000 Zagreb; Državni proračun; NAŠICECEMENT Tvornica cementa, dioničko društvo, OIB 62612424147, Tajnovac 1, 31500 Našice; VODOOPSKRBA I ODVODNJA, društvo s ograničenom odgovornošću, Folnegovićeva 1, 10000 Zagreb</derivirana_varijabla>
  </DomainObject.Predmet.StrankaFormatedWithAdressOIB>
  <DomainObject.Predmet.StrankaWithAdress>
    <izvorni_sadrzaj>VJEROVNICI ,FINA ZAGREB Ul. grada Vukovara 7,10000 Zagreb,CROATIA osiguranje d.d. Trg kralja Tomislava 16,10410 Velika Gorica,ZAGREBAČKI HOLDING, društvo s ograničenom odgovornošću za javni prijevoz, opskrbu vodom, održavanje čistoće, putnička a Ulica grada Vukovara 41,10000 Zagreb,Državni proračun ,NAŠICECEMENT Tvornica cementa, dioničko društvo Tajnovac 1,31500 Našice,VODOOPSKRBA I ODVODNJA, društvo s ograničenom odgovornošću Folnegovićeva 1,10000 Zagreb</izvorni_sadrzaj>
    <derivirana_varijabla naziv="DomainObject.Predmet.StrankaWithAdress_1">VJEROVNICI ,FINA ZAGREB Ul. grada Vukovara 7,10000 Zagreb,CROATIA osiguranje d.d. Trg kralja Tomislava 16,10410 Velika Gorica,ZAGREBAČKI HOLDING, društvo s ograničenom odgovornošću za javni prijevoz, opskrbu vodom, održavanje čistoće, putnička a Ulica grada Vukovara 41,10000 Zagreb,Državni proračun ,NAŠICECEMENT Tvornica cementa, dioničko društvo Tajnovac 1,31500 Našice,VODOOPSKRBA I ODVODNJA, društvo s ograničenom odgovornošću Folnegovićeva 1,10000 Zagreb</derivirana_varijabla>
  </DomainObject.Predmet.StrankaWithAdress>
  <DomainObject.Predmet.StrankaWithAdressOIB>
    <izvorni_sadrzaj>VJEROVNICI,FINA ZAGREB, OIB 85821130368, Ul. grada Vukovara 7,10000 Zagreb,CROATIA osiguranje d.d., OIB 26187994862, Trg kralja Tomislava 16,10410 Velika Gorica,ZAGREBAČKI HOLDING, društvo s ograničenom odgovornošću za javni prijevoz, opskrbu vodom, održavanje čistoće, putnička a, OIB 85584865987, Ulica grada Vukovara 41,10000 Zagreb,Državni proračun,NAŠICECEMENT Tvornica cementa, dioničko društvo, OIB 62612424147, Tajnovac 1,31500 Našice,VODOOPSKRBA I ODVODNJA, društvo s ograničenom odgovornošću, Folnegovićeva 1,10000 Zagreb</izvorni_sadrzaj>
    <derivirana_varijabla naziv="DomainObject.Predmet.StrankaWithAdressOIB_1">VJEROVNICI,FINA ZAGREB, OIB 85821130368, Ul. grada Vukovara 7,10000 Zagreb,CROATIA osiguranje d.d., OIB 26187994862, Trg kralja Tomislava 16,10410 Velika Gorica,ZAGREBAČKI HOLDING, društvo s ograničenom odgovornošću za javni prijevoz, opskrbu vodom, održavanje čistoće, putnička a, OIB 85584865987, Ulica grada Vukovara 41,10000 Zagreb,Državni proračun,NAŠICECEMENT Tvornica cementa, dioničko društvo, OIB 62612424147, Tajnovac 1,31500 Našice,VODOOPSKRBA I ODVODNJA, društvo s ograničenom odgovornošću, Folnegovićeva 1,10000 Zagreb</derivirana_varijabla>
  </DomainObject.Predmet.StrankaWithAdressOIB>
  <DomainObject.Predmet.StrankaNazivFormated>
    <izvorni_sadrzaj>VJEROVNICI,FINA ZAGREB,CROATIA osiguranje d.d.,ZAGREBAČKI HOLDING, društvo s ograničenom odgovornošću za javni prijevoz, opskrbu vodom, održavanje čistoće, putnička a,Državni proračun,NAŠICECEMENT Tvornica cementa, dioničko društvo,VODOOPSKRBA I ODVODNJA, društvo s ograničenom odgovornošću</izvorni_sadrzaj>
    <derivirana_varijabla naziv="DomainObject.Predmet.StrankaNazivFormated_1">VJEROVNICI,FINA ZAGREB,CROATIA osiguranje d.d.,ZAGREBAČKI HOLDING, društvo s ograničenom odgovornošću za javni prijevoz, opskrbu vodom, održavanje čistoće, putnička a,Državni proračun,NAŠICECEMENT Tvornica cementa, dioničko društvo,VODOOPSKRBA I ODVODNJA, društvo s ograničenom odgovornošću</derivirana_varijabla>
  </DomainObject.Predmet.StrankaNazivFormated>
  <DomainObject.Predmet.StrankaNazivFormatedOIB>
    <izvorni_sadrzaj>VJEROVNICI,FINA ZAGREB, OIB 85821130368,CROATIA osiguranje d.d., OIB 26187994862,ZAGREBAČKI HOLDING, društvo s ograničenom odgovornošću za javni prijevoz, opskrbu vodom, održavanje čistoće, putnička a, OIB 85584865987,Državni proračun,NAŠICECEMENT Tvornica cementa, dioničko društvo, OIB 62612424147,VODOOPSKRBA I ODVODNJA, društvo s ograničenom odgovornošću</izvorni_sadrzaj>
    <derivirana_varijabla naziv="DomainObject.Predmet.StrankaNazivFormatedOIB_1">VJEROVNICI,FINA ZAGREB, OIB 85821130368,CROATIA osiguranje d.d., OIB 26187994862,ZAGREBAČKI HOLDING, društvo s ograničenom odgovornošću za javni prijevoz, opskrbu vodom, održavanje čistoće, putnička a, OIB 85584865987,Državni proračun,NAŠICECEMENT Tvornica cementa, dioničko društvo, OIB 62612424147,VODOOPSKRBA I ODVODNJA, društvo s ograničenom odgovornošću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VJEROVNICI</item>
      <item>FINA ZAGREB</item>
      <item>CROATIA osiguranje d.d.</item>
      <item>ZAGREBAČKI HOLDING, društvo s ograničenom odgovornošću za javni prijevoz, opskrbu vodom, održavanje čistoće, putnička a</item>
      <item>Državni proračun</item>
      <item>NAŠICECEMENT Tvornica cementa, dioničko društvo</item>
      <item>VODOOPSKRBA I ODVODNJA, društvo s ograničenom odgovornošću</item>
    </izvorni_sadrzaj>
    <derivirana_varijabla naziv="DomainObject.Predmet.StrankaListFormated_1">
      <item>VJEROVNICI</item>
      <item>FINA ZAGREB</item>
      <item>CROATIA osiguranje d.d.</item>
      <item>ZAGREBAČKI HOLDING, društvo s ograničenom odgovornošću za javni prijevoz, opskrbu vodom, održavanje čistoće, putnička a</item>
      <item>Državni proračun</item>
      <item>NAŠICECEMENT Tvornica cementa, dioničko društvo</item>
      <item>VODOOPSKRBA I ODVODNJA, društvo s ograničenom odgovornošću</item>
    </derivirana_varijabla>
  </DomainObject.Predmet.StrankaListFormated>
  <DomainObject.Predmet.StrankaListFormatedOIB>
    <izvorni_sadrzaj>
      <item>VJEROVNICI</item>
      <item>FINA ZAGREB, OIB 85821130368</item>
      <item>CROATIA osiguranje d.d., OIB 26187994862</item>
      <item>ZAGREBAČKI HOLDING, društvo s ograničenom odgovornošću za javni prijevoz, opskrbu vodom, održavanje čistoće, putnička a, OIB 85584865987</item>
      <item>Državni proračun</item>
      <item>NAŠICECEMENT Tvornica cementa, dioničko društvo, OIB 62612424147</item>
      <item>VODOOPSKRBA I ODVODNJA, društvo s ograničenom odgovornošću</item>
    </izvorni_sadrzaj>
    <derivirana_varijabla naziv="DomainObject.Predmet.StrankaListFormatedOIB_1">
      <item>VJEROVNICI</item>
      <item>FINA ZAGREB, OIB 85821130368</item>
      <item>CROATIA osiguranje d.d., OIB 26187994862</item>
      <item>ZAGREBAČKI HOLDING, društvo s ograničenom odgovornošću za javni prijevoz, opskrbu vodom, održavanje čistoće, putnička a, OIB 85584865987</item>
      <item>Državni proračun</item>
      <item>NAŠICECEMENT Tvornica cementa, dioničko društvo, OIB 62612424147</item>
      <item>VODOOPSKRBA I ODVODNJA, društvo s ograničenom odgovornošću</item>
    </derivirana_varijabla>
  </DomainObject.Predmet.StrankaListFormatedOIB>
  <DomainObject.Predmet.StrankaListFormatedWithAdress>
    <izvorni_sadrzaj>
      <item>VJEROVNICI</item>
      <item>FINA ZAGREB, Ul. grada Vukovara 7, 10000 Zagreb</item>
      <item>CROATIA osiguranje d.d., Trg kralja Tomislava 16, 10410 Velika Gorica</item>
      <item>ZAGREBAČKI HOLDING, društvo s ograničenom odgovornošću za javni prijevoz, opskrbu vodom, održavanje čistoće, putnička a, Ulica grada Vukovara 41, 10000 Zagreb</item>
      <item>Državni proračun</item>
      <item>NAŠICECEMENT Tvornica cementa, dioničko društvo, Tajnovac 1, 31500 Našice</item>
      <item>VODOOPSKRBA I ODVODNJA, društvo s ograničenom odgovornošću, Folnegovićeva 1, 10000 Zagreb</item>
    </izvorni_sadrzaj>
    <derivirana_varijabla naziv="DomainObject.Predmet.StrankaListFormatedWithAdress_1">
      <item>VJEROVNICI</item>
      <item>FINA ZAGREB, Ul. grada Vukovara 7, 10000 Zagreb</item>
      <item>CROATIA osiguranje d.d., Trg kralja Tomislava 16, 10410 Velika Gorica</item>
      <item>ZAGREBAČKI HOLDING, društvo s ograničenom odgovornošću za javni prijevoz, opskrbu vodom, održavanje čistoće, putnička a, Ulica grada Vukovara 41, 10000 Zagreb</item>
      <item>Državni proračun</item>
      <item>NAŠICECEMENT Tvornica cementa, dioničko društvo, Tajnovac 1, 31500 Našice</item>
      <item>VODOOPSKRBA I ODVODNJA, društvo s ograničenom odgovornošću, Folnegovićeva 1, 10000 Zagreb</item>
    </derivirana_varijabla>
  </DomainObject.Predmet.StrankaListFormatedWithAdress>
  <DomainObject.Predmet.StrankaListFormatedWithAdressOIB>
    <izvorni_sadrzaj>
      <item>VJEROVNICI</item>
      <item>FINA ZAGREB, OIB 85821130368, Ul. grada Vukovara 7, 10000 Zagreb</item>
      <item>CROATIA osiguranje d.d., OIB 26187994862, Trg kralja Tomislava 16, 10410 Velika Gorica</item>
      <item>ZAGREBAČKI HOLDING, društvo s ograničenom odgovornošću za javni prijevoz, opskrbu vodom, održavanje čistoće, putnička a, OIB 85584865987, Ulica grada Vukovara 41, 10000 Zagreb</item>
      <item>Državni proračun</item>
      <item>NAŠICECEMENT Tvornica cementa, dioničko društvo, OIB 62612424147, Tajnovac 1, 31500 Našice</item>
      <item>VODOOPSKRBA I ODVODNJA, društvo s ograničenom odgovornošću, Folnegovićeva 1, 10000 Zagreb</item>
    </izvorni_sadrzaj>
    <derivirana_varijabla naziv="DomainObject.Predmet.StrankaListFormatedWithAdressOIB_1">
      <item>VJEROVNICI</item>
      <item>FINA ZAGREB, OIB 85821130368, Ul. grada Vukovara 7, 10000 Zagreb</item>
      <item>CROATIA osiguranje d.d., OIB 26187994862, Trg kralja Tomislava 16, 10410 Velika Gorica</item>
      <item>ZAGREBAČKI HOLDING, društvo s ograničenom odgovornošću za javni prijevoz, opskrbu vodom, održavanje čistoće, putnička a, OIB 85584865987, Ulica grada Vukovara 41, 10000 Zagreb</item>
      <item>Državni proračun</item>
      <item>NAŠICECEMENT Tvornica cementa, dioničko društvo, OIB 62612424147, Tajnovac 1, 31500 Našice</item>
      <item>VODOOPSKRBA I ODVODNJA, društvo s ograničenom odgovornošću, Folnegovićeva 1, 10000 Zagreb</item>
    </derivirana_varijabla>
  </DomainObject.Predmet.StrankaListFormatedWithAdressOIB>
  <DomainObject.Predmet.StrankaListNazivFormated>
    <izvorni_sadrzaj>
      <item>VJEROVNICI</item>
      <item>FINA ZAGREB</item>
      <item>CROATIA osiguranje d.d.</item>
      <item>ZAGREBAČKI HOLDING, društvo s ograničenom odgovornošću za javni prijevoz, opskrbu vodom, održavanje čistoće, putnička a</item>
      <item>Državni proračun</item>
      <item>NAŠICECEMENT Tvornica cementa, dioničko društvo</item>
      <item>VODOOPSKRBA I ODVODNJA, društvo s ograničenom odgovornošću</item>
    </izvorni_sadrzaj>
    <derivirana_varijabla naziv="DomainObject.Predmet.StrankaListNazivFormated_1">
      <item>VJEROVNICI</item>
      <item>FINA ZAGREB</item>
      <item>CROATIA osiguranje d.d.</item>
      <item>ZAGREBAČKI HOLDING, društvo s ograničenom odgovornošću za javni prijevoz, opskrbu vodom, održavanje čistoće, putnička a</item>
      <item>Državni proračun</item>
      <item>NAŠICECEMENT Tvornica cementa, dioničko društvo</item>
      <item>VODOOPSKRBA I ODVODNJA, društvo s ograničenom odgovornošću</item>
    </derivirana_varijabla>
  </DomainObject.Predmet.StrankaListNazivFormated>
  <DomainObject.Predmet.StrankaListNazivFormatedOIB>
    <izvorni_sadrzaj>
      <item>VJEROVNICI</item>
      <item>FINA ZAGREB, OIB 85821130368</item>
      <item>CROATIA osiguranje d.d., OIB 26187994862</item>
      <item>ZAGREBAČKI HOLDING, društvo s ograničenom odgovornošću za javni prijevoz, opskrbu vodom, održavanje čistoće, putnička a, OIB 85584865987</item>
      <item>Državni proračun</item>
      <item>NAŠICECEMENT Tvornica cementa, dioničko društvo, OIB 62612424147</item>
      <item>VODOOPSKRBA I ODVODNJA, društvo s ograničenom odgovornošću</item>
    </izvorni_sadrzaj>
    <derivirana_varijabla naziv="DomainObject.Predmet.StrankaListNazivFormatedOIB_1">
      <item>VJEROVNICI</item>
      <item>FINA ZAGREB, OIB 85821130368</item>
      <item>CROATIA osiguranje d.d., OIB 26187994862</item>
      <item>ZAGREBAČKI HOLDING, društvo s ograničenom odgovornošću za javni prijevoz, opskrbu vodom, održavanje čistoće, putnička a, OIB 85584865987</item>
      <item>Državni proračun</item>
      <item>NAŠICECEMENT Tvornica cementa, dioničko društvo, OIB 62612424147</item>
      <item>VODOOPSKRBA I ODVODNJA, društvo s ograničenom odgovornošću</item>
    </derivirana_varijabla>
  </DomainObject.Predmet.StrankaListNazivFormatedOIB>
  <DomainObject.Predmet.ProtuStrankaListFormated>
    <izvorni_sadrzaj>
      <item>CONICO d.o.o. zastupanog po punomoćniku ZLATKO PETEK</item>
    </izvorni_sadrzaj>
    <derivirana_varijabla naziv="DomainObject.Predmet.ProtuStrankaListFormated_1">
      <item>CONICO d.o.o. zastupanog po punomoćniku ZLATKO PETEK</item>
    </derivirana_varijabla>
  </DomainObject.Predmet.ProtuStrankaListFormated>
  <DomainObject.Predmet.ProtuStrankaListFormatedOIB>
    <izvorni_sadrzaj>
      <item>CONICO d.o.o., OIB 23196407652 zastupanog po punomoćniku ZLATKO PETEK</item>
    </izvorni_sadrzaj>
    <derivirana_varijabla naziv="DomainObject.Predmet.ProtuStrankaListFormatedOIB_1">
      <item>CONICO d.o.o., OIB 23196407652 zastupanog po punomoćniku ZLATKO PETEK</item>
    </derivirana_varijabla>
  </DomainObject.Predmet.ProtuStrankaListFormatedOIB>
  <DomainObject.Predmet.ProtuStrankaListFormatedWithAdress>
    <izvorni_sadrzaj>
      <item>CONICO d.o.o., Petrinjska 59, 10000 Zagreb zastupanog po punomoćniku ZLATKO PETEK</item>
    </izvorni_sadrzaj>
    <derivirana_varijabla naziv="DomainObject.Predmet.ProtuStrankaListFormatedWithAdress_1">
      <item>CONICO d.o.o., Petrinjska 59, 10000 Zagreb zastupanog po punomoćniku ZLATKO PETEK</item>
    </derivirana_varijabla>
  </DomainObject.Predmet.ProtuStrankaListFormatedWithAdress>
  <DomainObject.Predmet.ProtuStrankaListFormatedWithAdressOIB>
    <izvorni_sadrzaj>
      <item>CONICO d.o.o., OIB 23196407652, Petrinjska 59, 10000 Zagreb zastupanog po punomoćniku ZLATKO PETEK</item>
    </izvorni_sadrzaj>
    <derivirana_varijabla naziv="DomainObject.Predmet.ProtuStrankaListFormatedWithAdressOIB_1">
      <item>CONICO d.o.o., OIB 23196407652, Petrinjska 59, 10000 Zagreb zastupanog po punomoćniku ZLATKO PETEK</item>
    </derivirana_varijabla>
  </DomainObject.Predmet.ProtuStrankaListFormatedWithAdressOIB>
  <DomainObject.Predmet.ProtuStrankaListNazivFormated>
    <izvorni_sadrzaj>
      <item>CONICO d.o.o.</item>
    </izvorni_sadrzaj>
    <derivirana_varijabla naziv="DomainObject.Predmet.ProtuStrankaListNazivFormated_1">
      <item>CONICO d.o.o.</item>
    </derivirana_varijabla>
  </DomainObject.Predmet.ProtuStrankaListNazivFormated>
  <DomainObject.Predmet.ProtuStrankaListNazivFormatedOIB>
    <izvorni_sadrzaj>
      <item>CONICO d.o.o., OIB 23196407652</item>
    </izvorni_sadrzaj>
    <derivirana_varijabla naziv="DomainObject.Predmet.ProtuStrankaListNazivFormatedOIB_1">
      <item>CONICO d.o.o., OIB 23196407652</item>
    </derivirana_varijabla>
  </DomainObject.Predmet.ProtuStrankaListNazivFormatedOIB>
  <DomainObject.Predmet.OstaliListFormated>
    <izvorni_sadrzaj>
      <item>ZLATKO PETEK punomoćnik sudionika u postupku CONICO d.o.o.</item>
      <item>Ministarstvo financija RH, Porezna uprava</item>
      <item>Zdravko Mitak</item>
      <item>NEXE BETON d.o.o. za proizvodnju betona</item>
      <item>ZAGREBAČKI HOLDING d.o.o., Podružnica Čistoća</item>
      <item>ŽUPANIJSKO DRŽAVNO ODVJETNIŠTVO U ZAGREBU</item>
    </izvorni_sadrzaj>
    <derivirana_varijabla naziv="DomainObject.Predmet.OstaliListFormated_1">
      <item>ZLATKO PETEK punomoćnik sudionika u postupku CONICO d.o.o.</item>
      <item>Ministarstvo financija RH, Porezna uprava</item>
      <item>Zdravko Mitak</item>
      <item>NEXE BETON d.o.o. za proizvodnju betona</item>
      <item>ZAGREBAČKI HOLDING d.o.o., Podružnica Čistoća</item>
      <item>ŽUPANIJSKO DRŽAVNO ODVJETNIŠTVO U ZAGREBU</item>
    </derivirana_varijabla>
  </DomainObject.Predmet.OstaliListFormated>
  <DomainObject.Predmet.OstaliListFormatedOIB>
    <izvorni_sadrzaj>
      <item>ZLATKO PETEK, OIB 35626966780 punomoćnik sudionika u postupku CONICO d.o.o.</item>
      <item>Ministarstvo financija RH, Porezna uprava, OIB 18683136487</item>
      <item>Zdravko Mitak, OIB 25916717450</item>
      <item>NEXE BETON d.o.o. za proizvodnju betona, OIB 48358267745</item>
      <item>ZAGREBAČKI HOLDING d.o.o., Podružnica Čistoća, OIB 85584865987</item>
      <item>ŽUPANIJSKO DRŽAVNO ODVJETNIŠTVO U ZAGREBU</item>
    </izvorni_sadrzaj>
    <derivirana_varijabla naziv="DomainObject.Predmet.OstaliListFormatedOIB_1">
      <item>ZLATKO PETEK, OIB 35626966780 punomoćnik sudionika u postupku CONICO d.o.o.</item>
      <item>Ministarstvo financija RH, Porezna uprava, OIB 18683136487</item>
      <item>Zdravko Mitak, OIB 25916717450</item>
      <item>NEXE BETON d.o.o. za proizvodnju betona, OIB 48358267745</item>
      <item>ZAGREBAČKI HOLDING d.o.o., Podružnica Čistoća, OIB 85584865987</item>
      <item>ŽUPANIJSKO DRŽAVNO ODVJETNIŠTVO U ZAGREBU</item>
    </derivirana_varijabla>
  </DomainObject.Predmet.OstaliListFormatedOIB>
  <DomainObject.Predmet.OstaliListFormatedWithAdress>
    <izvorni_sadrzaj>
      <item>ZLATKO PETEK, Barutanski jarak 42, 10010 Zagreb punomoćnik sudionika u postupku CONICO d.o.o.</item>
      <item>Ministarstvo financija RH, Porezna uprava, Av. Dubrovnik 32, 10000 Zagreb</item>
      <item>Zdravko Mitak, Zelenjak 53, 10000 Zagreb</item>
      <item>NEXE BETON d.o.o. za proizvodnju betona, Braće Radić 200, 31500 Našice</item>
      <item>ZAGREBAČKI HOLDING d.o.o., Podružnica Čistoća, Radnička 82, 10000 Zagreb</item>
      <item>ŽUPANIJSKO DRŽAVNO ODVJETNIŠTVO U ZAGREBU</item>
    </izvorni_sadrzaj>
    <derivirana_varijabla naziv="DomainObject.Predmet.OstaliListFormatedWithAdress_1">
      <item>ZLATKO PETEK, Barutanski jarak 42, 10010 Zagreb punomoćnik sudionika u postupku CONICO d.o.o.</item>
      <item>Ministarstvo financija RH, Porezna uprava, Av. Dubrovnik 32, 10000 Zagreb</item>
      <item>Zdravko Mitak, Zelenjak 53, 10000 Zagreb</item>
      <item>NEXE BETON d.o.o. za proizvodnju betona, Braće Radić 200, 31500 Našice</item>
      <item>ZAGREBAČKI HOLDING d.o.o., Podružnica Čistoća, Radnička 82, 10000 Zagreb</item>
      <item>ŽUPANIJSKO DRŽAVNO ODVJETNIŠTVO U ZAGREBU</item>
    </derivirana_varijabla>
  </DomainObject.Predmet.OstaliListFormatedWithAdress>
  <DomainObject.Predmet.OstaliListFormatedWithAdressOIB>
    <izvorni_sadrzaj>
      <item>ZLATKO PETEK, OIB 35626966780, Barutanski jarak 42, 10010 Zagreb punomoćnik sudionika u postupku CONICO d.o.o.</item>
      <item>Ministarstvo financija RH, Porezna uprava, OIB 18683136487, Av. Dubrovnik 32, 10000 Zagreb</item>
      <item>Zdravko Mitak, OIB 25916717450, Zelenjak 53, 10000 Zagreb</item>
      <item>NEXE BETON d.o.o. za proizvodnju betona, OIB 48358267745, Braće Radić 200, 31500 Našice</item>
      <item>ZAGREBAČKI HOLDING d.o.o., Podružnica Čistoća, OIB 85584865987, Radnička 82, 10000 Zagreb</item>
      <item>ŽUPANIJSKO DRŽAVNO ODVJETNIŠTVO U ZAGREBU</item>
    </izvorni_sadrzaj>
    <derivirana_varijabla naziv="DomainObject.Predmet.OstaliListFormatedWithAdressOIB_1">
      <item>ZLATKO PETEK, OIB 35626966780, Barutanski jarak 42, 10010 Zagreb punomoćnik sudionika u postupku CONICO d.o.o.</item>
      <item>Ministarstvo financija RH, Porezna uprava, OIB 18683136487, Av. Dubrovnik 32, 10000 Zagreb</item>
      <item>Zdravko Mitak, OIB 25916717450, Zelenjak 53, 10000 Zagreb</item>
      <item>NEXE BETON d.o.o. za proizvodnju betona, OIB 48358267745, Braće Radić 200, 31500 Našice</item>
      <item>ZAGREBAČKI HOLDING d.o.o., Podružnica Čistoća, OIB 85584865987, Radnička 82, 10000 Zagreb</item>
      <item>ŽUPANIJSKO DRŽAVNO ODVJETNIŠTVO U ZAGREBU</item>
    </derivirana_varijabla>
  </DomainObject.Predmet.OstaliListFormatedWithAdressOIB>
  <DomainObject.Predmet.OstaliListNazivFormated>
    <izvorni_sadrzaj>
      <item>ZLATKO PETEK</item>
      <item>Ministarstvo financija RH, Porezna uprava</item>
      <item>Zdravko Mitak</item>
      <item>NEXE BETON d.o.o. za proizvodnju betona</item>
      <item>ZAGREBAČKI HOLDING d.o.o., Podružnica Čistoća</item>
      <item>ŽUPANIJSKO DRŽAVNO ODVJETNIŠTVO U ZAGREBU</item>
    </izvorni_sadrzaj>
    <derivirana_varijabla naziv="DomainObject.Predmet.OstaliListNazivFormated_1">
      <item>ZLATKO PETEK</item>
      <item>Ministarstvo financija RH, Porezna uprava</item>
      <item>Zdravko Mitak</item>
      <item>NEXE BETON d.o.o. za proizvodnju betona</item>
      <item>ZAGREBAČKI HOLDING d.o.o., Podružnica Čistoća</item>
      <item>ŽUPANIJSKO DRŽAVNO ODVJETNIŠTVO U ZAGREBU</item>
    </derivirana_varijabla>
  </DomainObject.Predmet.OstaliListNazivFormated>
  <DomainObject.Predmet.OstaliListNazivFormatedOIB>
    <izvorni_sadrzaj>
      <item>ZLATKO PETEK, OIB 35626966780</item>
      <item>Ministarstvo financija RH, Porezna uprava, OIB 18683136487</item>
      <item>Zdravko Mitak, OIB 25916717450</item>
      <item>NEXE BETON d.o.o. za proizvodnju betona, OIB 48358267745</item>
      <item>ZAGREBAČKI HOLDING d.o.o., Podružnica Čistoća, OIB 85584865987</item>
      <item>ŽUPANIJSKO DRŽAVNO ODVJETNIŠTVO U ZAGREBU</item>
    </izvorni_sadrzaj>
    <derivirana_varijabla naziv="DomainObject.Predmet.OstaliListNazivFormatedOIB_1">
      <item>ZLATKO PETEK, OIB 35626966780</item>
      <item>Ministarstvo financija RH, Porezna uprava, OIB 18683136487</item>
      <item>Zdravko Mitak, OIB 25916717450</item>
      <item>NEXE BETON d.o.o. za proizvodnju betona, OIB 48358267745</item>
      <item>ZAGREBAČKI HOLDING d.o.o., Podružnica Čistoća, OIB 85584865987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CONICO d.o.o.</izvorni_sadrzaj>
    <derivirana_varijabla naziv="DomainObject.Predmet.ProtustrankaIDrugi_1">CONICO d.o.o.</derivirana_varijabla>
  </DomainObject.Predmet.ProtustrankaIDrugi>
  <DomainObject.Predmet.StrankaIDrugiAdressOIB>
    <izvorni_sadrzaj>FINA ZAGREB, OIB 85821130368, Ul. grada Vukovara 7, 10000 Zagreb i dr.</izvorni_sadrzaj>
    <derivirana_varijabla naziv="DomainObject.Predmet.StrankaIDrugiAdressOIB_1">FINA ZAGREB, OIB 85821130368, Ul. grada Vukovara 7, 10000 Zagreb i dr.</derivirana_varijabla>
  </DomainObject.Predmet.StrankaIDrugiAdressOIB>
  <DomainObject.Predmet.ProtustrankaIDrugiAdressOIB>
    <izvorni_sadrzaj>CONICO d.o.o., OIB 23196407652, Petrinjska 59, 10000 Zagreb</izvorni_sadrzaj>
    <derivirana_varijabla naziv="DomainObject.Predmet.ProtustrankaIDrugiAdressOIB_1">CONICO d.o.o., OIB 23196407652, Petrinjska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CONICO d.o.o.</item>
      <item>ZLATKO PETEK</item>
      <item>Ministarstvo financija RH, Porezna uprava</item>
      <item>VJEROVNICI</item>
      <item>Zdravko Mitak</item>
      <item>FINA ZAGREB</item>
      <item>CROATIA osiguranje d.d.</item>
      <item>ZAGREBAČKI HOLDING, društvo s ograničenom odgovornošću za javni prijevoz, opskrbu vodom, održavanje čistoće, putnička a</item>
      <item>Državni proračun</item>
      <item>NAŠICECEMENT Tvornica cementa, dioničko društvo</item>
      <item>VODOOPSKRBA I ODVODNJA, društvo s ograničenom odgovornošću</item>
      <item>NEXE BETON d.o.o. za proizvodnju betona</item>
      <item>ZAGREBAČKI HOLDING d.o.o., Podružnica Čistoća</item>
      <item>ŽUPANIJSKO DRŽAVNO ODVJETNIŠTVO U ZAGREBU</item>
    </izvorni_sadrzaj>
    <derivirana_varijabla naziv="DomainObject.Predmet.SudioniciListNaziv_1">
      <item>CONICO d.o.o.</item>
      <item>ZLATKO PETEK</item>
      <item>Ministarstvo financija RH, Porezna uprava</item>
      <item>VJEROVNICI</item>
      <item>Zdravko Mitak</item>
      <item>FINA ZAGREB</item>
      <item>CROATIA osiguranje d.d.</item>
      <item>ZAGREBAČKI HOLDING, društvo s ograničenom odgovornošću za javni prijevoz, opskrbu vodom, održavanje čistoće, putnička a</item>
      <item>Državni proračun</item>
      <item>NAŠICECEMENT Tvornica cementa, dioničko društvo</item>
      <item>VODOOPSKRBA I ODVODNJA, društvo s ograničenom odgovornošću</item>
      <item>NEXE BETON d.o.o. za proizvodnju betona</item>
      <item>ZAGREBAČKI HOLDING d.o.o., Podružnica Čistoća</item>
      <item>ŽUPANIJSKO DRŽAVNO ODVJETNIŠTVO U ZAGREBU</item>
    </derivirana_varijabla>
  </DomainObject.Predmet.SudioniciListNaziv>
  <DomainObject.Predmet.SudioniciListAdressOIB>
    <izvorni_sadrzaj>
      <item>CONICO d.o.o., OIB 23196407652, Petrinjska 59,10000 Zagreb</item>
      <item>ZLATKO PETEK, OIB 35626966780, Barutanski jarak 42,10010 Zagreb</item>
      <item>Ministarstvo financija RH, Porezna uprava, OIB 18683136487, Av. Dubrovnik 32,10000 Zagreb</item>
      <item>VJEROVNICI</item>
      <item>Zdravko Mitak, OIB 25916717450, Zelenjak 53,10000 Zagreb</item>
      <item>FINA ZAGREB, OIB 85821130368, Ul. grada Vukovara 7,10000 Zagreb</item>
      <item>CROATIA osiguranje d.d., OIB 26187994862, Trg kralja Tomislava 16,10410 Velika Gorica</item>
      <item>ZAGREBAČKI HOLDING, društvo s ograničenom odgovornošću za javni prijevoz, opskrbu vodom, održavanje čistoće, putnička a, OIB 85584865987, Ulica grada Vukovara 41,10000 Zagreb</item>
      <item>Državni proračun</item>
      <item>NAŠICECEMENT Tvornica cementa, dioničko društvo, OIB 62612424147, Tajnovac 1,31500 Našice</item>
      <item>VODOOPSKRBA I ODVODNJA, društvo s ograničenom odgovornošću, Folnegovićeva 1,10000 Zagreb</item>
      <item>NEXE BETON d.o.o. za proizvodnju betona, OIB 48358267745, Braće Radić 200,31500 Našice</item>
      <item>ZAGREBAČKI HOLDING d.o.o., Podružnica Čistoća, OIB 85584865987, Radnička 82,10000 Zagreb</item>
      <item>ŽUPANIJSKO DRŽAVNO ODVJETNIŠTVO U ZAGREBU</item>
    </izvorni_sadrzaj>
    <derivirana_varijabla naziv="DomainObject.Predmet.SudioniciListAdressOIB_1">
      <item>CONICO d.o.o., OIB 23196407652, Petrinjska 59,10000 Zagreb</item>
      <item>ZLATKO PETEK, OIB 35626966780, Barutanski jarak 42,10010 Zagreb</item>
      <item>Ministarstvo financija RH, Porezna uprava, OIB 18683136487, Av. Dubrovnik 32,10000 Zagreb</item>
      <item>VJEROVNICI</item>
      <item>Zdravko Mitak, OIB 25916717450, Zelenjak 53,10000 Zagreb</item>
      <item>FINA ZAGREB, OIB 85821130368, Ul. grada Vukovara 7,10000 Zagreb</item>
      <item>CROATIA osiguranje d.d., OIB 26187994862, Trg kralja Tomislava 16,10410 Velika Gorica</item>
      <item>ZAGREBAČKI HOLDING, društvo s ograničenom odgovornošću za javni prijevoz, opskrbu vodom, održavanje čistoće, putnička a, OIB 85584865987, Ulica grada Vukovara 41,10000 Zagreb</item>
      <item>Državni proračun</item>
      <item>NAŠICECEMENT Tvornica cementa, dioničko društvo, OIB 62612424147, Tajnovac 1,31500 Našice</item>
      <item>VODOOPSKRBA I ODVODNJA, društvo s ograničenom odgovornošću, Folnegovićeva 1,10000 Zagreb</item>
      <item>NEXE BETON d.o.o. za proizvodnju betona, OIB 48358267745, Braće Radić 200,31500 Našice</item>
      <item>ZAGREBAČKI HOLDING d.o.o., Podružnica Čistoća, OIB 85584865987, Radnička 82,10000 Zagreb</item>
      <item>ŽUPANIJSKO DRŽAVNO ODVJETNIŠTVO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23196407652</item>
      <item>, OIB 35626966780</item>
      <item>, OIB 18683136487</item>
      <item>, OIB null</item>
      <item>, OIB 25916717450</item>
      <item>, OIB 85821130368</item>
      <item>, OIB 26187994862</item>
      <item>, OIB 85584865987</item>
      <item>, OIB null</item>
      <item>, OIB 62612424147</item>
      <item>, OIB null</item>
      <item>, OIB 48358267745</item>
      <item>, OIB 85584865987</item>
      <item>, OIB null</item>
    </izvorni_sadrzaj>
    <derivirana_varijabla naziv="DomainObject.Predmet.SudioniciListNazivOIB_1">
      <item>, OIB 23196407652</item>
      <item>, OIB 35626966780</item>
      <item>, OIB 18683136487</item>
      <item>, OIB null</item>
      <item>, OIB 25916717450</item>
      <item>, OIB 85821130368</item>
      <item>, OIB 26187994862</item>
      <item>, OIB 85584865987</item>
      <item>, OIB null</item>
      <item>, OIB 62612424147</item>
      <item>, OIB null</item>
      <item>, OIB 48358267745</item>
      <item>, OIB 85584865987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11553F-5D48-4602-B4EC-F5A09C4985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TPK EPO d.d.</properties:Company>
  <properties:Pages>2</properties:Pages>
  <properties:Words>271</properties:Words>
  <properties:Characters>1881</properties:Characters>
  <properties:Lines>193</properties:Lines>
  <properties:Paragraphs>129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OBRAZAC 19</vt:lpstr>
      <vt:lpstr>OBRAZAC 19</vt:lpstr>
    </vt:vector>
  </properties:TitlesOfParts>
  <properties:LinksUpToDate>false</properties:LinksUpToDate>
  <properties:CharactersWithSpaces>2159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2017-12-12T13:21:00Z</dcterms:created>
  <dc:creator>***</dc:creator>
  <cp:lastModifiedBy>Valentina Kranjčić</cp:lastModifiedBy>
  <cp:lastPrinted>2017-12-08T07:59:00Z</cp:lastPrinted>
  <dcterms:modified xmlns:xsi="http://www.w3.org/2001/XMLSchema-instance" xsi:type="dcterms:W3CDTF">2017-12-13T08:51:00Z</dcterms:modified>
  <cp:revision>3</cp:revision>
  <dc:title>OBRAZAC 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St-1028/2013-114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