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aa80" w14:paraId="80eaa80" w:rsidRDefault="00F7116A" w:rsidP="00D03BEE" w:rsidR="00D03BEE" w:rsidRPr="00ED1300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ED1300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6CE1" w:rsidP="00416CE1" w:rsidR="00416CE1" w:rsidRPr="00ED1300">
      <w:pPr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REPUBLIKA HRVATSKA</w:t>
      </w:r>
    </w:p>
    <w:p w:rsidRDefault="00416CE1" w:rsidP="00416CE1" w:rsidR="00416CE1" w:rsidRPr="00ED1300">
      <w:pPr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TRGOVAČKI SUD U ZAGREBU</w:t>
      </w:r>
    </w:p>
    <w:p w:rsidRDefault="00416CE1" w:rsidP="00416CE1" w:rsidR="00416CE1" w:rsidRPr="00ED1300">
      <w:pPr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Zagreb, Amruševa 2/II</w:t>
      </w:r>
      <w:r w:rsidRPr="00ED1300">
        <w:rPr>
          <w:rFonts w:hAnsi="Times New Roman" w:ascii="Times New Roman"/>
          <w:sz w:val="24"/>
        </w:rPr>
        <w:tab/>
      </w:r>
      <w:r w:rsidRPr="00ED1300">
        <w:rPr>
          <w:rFonts w:hAnsi="Times New Roman" w:ascii="Times New Roman"/>
          <w:sz w:val="24"/>
        </w:rPr>
        <w:tab/>
      </w:r>
      <w:r w:rsidRPr="00ED1300">
        <w:rPr>
          <w:rFonts w:hAnsi="Times New Roman" w:ascii="Times New Roman"/>
          <w:sz w:val="24"/>
        </w:rPr>
        <w:tab/>
      </w:r>
      <w:r w:rsidRPr="00ED1300">
        <w:rPr>
          <w:rFonts w:hAnsi="Times New Roman" w:ascii="Times New Roman"/>
          <w:sz w:val="24"/>
        </w:rPr>
        <w:tab/>
      </w:r>
      <w:r w:rsidRPr="00ED1300">
        <w:rPr>
          <w:rFonts w:hAnsi="Times New Roman" w:ascii="Times New Roman"/>
          <w:sz w:val="24"/>
        </w:rPr>
        <w:tab/>
      </w:r>
      <w:r w:rsidRPr="00ED1300">
        <w:rPr>
          <w:rFonts w:hAnsi="Times New Roman" w:ascii="Times New Roman"/>
          <w:sz w:val="24"/>
        </w:rPr>
        <w:tab/>
      </w:r>
      <w:r w:rsidRPr="00ED1300">
        <w:rPr>
          <w:rFonts w:hAnsi="Times New Roman" w:ascii="Times New Roman"/>
          <w:sz w:val="24"/>
        </w:rPr>
        <w:tab/>
        <w:t>7 St-</w:t>
      </w:r>
      <w:r w:rsidR="008B0D22" w:rsidRPr="00ED1300">
        <w:rPr>
          <w:rFonts w:hAnsi="Times New Roman" w:ascii="Times New Roman"/>
          <w:sz w:val="24"/>
        </w:rPr>
        <w:t>6403/16-</w:t>
      </w:r>
      <w:r w:rsidR="00D900A6">
        <w:rPr>
          <w:rFonts w:hAnsi="Times New Roman" w:ascii="Times New Roman"/>
          <w:sz w:val="24"/>
        </w:rPr>
        <w:t>10</w:t>
      </w:r>
    </w:p>
    <w:p w:rsidRDefault="00416CE1" w:rsidP="00416CE1" w:rsidR="00416CE1" w:rsidRPr="00ED1300">
      <w:pPr>
        <w:rPr>
          <w:rFonts w:hAnsi="Times New Roman" w:ascii="Times New Roman"/>
          <w:sz w:val="24"/>
        </w:rPr>
      </w:pPr>
    </w:p>
    <w:p w:rsidRDefault="00416CE1" w:rsidP="00416CE1" w:rsidR="00416CE1" w:rsidRPr="00ED1300">
      <w:pPr>
        <w:jc w:val="center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R E P U B L I K A  H R V A T S K A</w:t>
      </w:r>
    </w:p>
    <w:p w:rsidRDefault="008B0D22" w:rsidP="00416CE1" w:rsidR="00416CE1" w:rsidRPr="00ED1300">
      <w:pPr>
        <w:jc w:val="center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R J E Š E N J E</w:t>
      </w:r>
    </w:p>
    <w:p w:rsidRDefault="00416CE1" w:rsidP="00416CE1" w:rsidR="00416CE1" w:rsidRPr="00ED1300">
      <w:pPr>
        <w:jc w:val="center"/>
        <w:rPr>
          <w:rFonts w:hAnsi="Times New Roman" w:ascii="Times New Roman"/>
          <w:sz w:val="24"/>
        </w:rPr>
      </w:pPr>
    </w:p>
    <w:p w:rsidRDefault="00416CE1" w:rsidP="006C51FA" w:rsidR="006C51FA">
      <w:pPr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ab/>
        <w:t>Trgovački sud u Zagrebu po sucu pojedincu Vesni Malenica kao stečajnom sucu u postupku sklapanja predstečajne nagodbe s dužnikom</w:t>
      </w:r>
      <w:r w:rsidR="00875F6B" w:rsidRPr="00ED1300">
        <w:rPr>
          <w:rFonts w:hAnsi="Times New Roman" w:ascii="Times New Roman"/>
          <w:sz w:val="24"/>
        </w:rPr>
        <w:t xml:space="preserve"> Mijo Stipić vlasnik obrta GRAĐEVINARSTVO, Sveti Ivan Zelina, Sajmišna ulica 15,  OIB 89894895310</w:t>
      </w:r>
      <w:r w:rsidR="00F206A7" w:rsidRPr="00ED1300">
        <w:rPr>
          <w:rFonts w:hAnsi="Times New Roman" w:ascii="Times New Roman"/>
          <w:sz w:val="24"/>
        </w:rPr>
        <w:t>,</w:t>
      </w:r>
      <w:r w:rsidR="00F4564C">
        <w:rPr>
          <w:rFonts w:hAnsi="Times New Roman" w:ascii="Times New Roman"/>
          <w:sz w:val="24"/>
        </w:rPr>
        <w:t xml:space="preserve"> </w:t>
      </w:r>
      <w:r w:rsidR="006C51FA">
        <w:rPr>
          <w:rFonts w:hAnsi="Times New Roman" w:ascii="Times New Roman"/>
          <w:sz w:val="24"/>
        </w:rPr>
        <w:t>kojeg zastupa punomoćnik Ivka Dropučić odvjetnica iz Svetog Ivana Zeline, Sajmišna 15, 9. ožujka 2017.</w:t>
      </w:r>
    </w:p>
    <w:p w:rsidRDefault="00D03BEE" w:rsidP="00D03BEE" w:rsidR="00D03BEE" w:rsidRPr="00ED1300">
      <w:pPr>
        <w:jc w:val="both"/>
        <w:rPr>
          <w:rFonts w:hAnsi="Times New Roman" w:ascii="Times New Roman"/>
          <w:sz w:val="24"/>
        </w:rPr>
      </w:pPr>
    </w:p>
    <w:p w:rsidRDefault="008B0D22" w:rsidP="00D03BEE" w:rsidR="00D03BEE" w:rsidRPr="00ED1300">
      <w:pPr>
        <w:jc w:val="center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r i j e š i o   j e</w:t>
      </w:r>
    </w:p>
    <w:p w:rsidRDefault="00D03BEE" w:rsidP="00D03BEE" w:rsidR="00D03BEE" w:rsidRPr="00ED1300">
      <w:pPr>
        <w:jc w:val="center"/>
        <w:rPr>
          <w:rFonts w:hAnsi="Times New Roman" w:ascii="Times New Roman"/>
          <w:sz w:val="24"/>
        </w:rPr>
      </w:pPr>
    </w:p>
    <w:p w:rsidRDefault="008B0D22" w:rsidP="00416CE1" w:rsidR="00416CE1" w:rsidRPr="00ED1300">
      <w:pPr>
        <w:ind w:firstLine="708" w:right="-1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Prekida se postupak sklapanja predstečajne nagodbe s dužnikom Mijo Stipić vlasnik obrta GRAĐEVINARSTVO, Sveti Ivan Zelina, Sajmišna ulica 15,  OIB 89894895310</w:t>
      </w:r>
      <w:r w:rsidR="00207811" w:rsidRPr="00ED1300">
        <w:rPr>
          <w:rFonts w:hAnsi="Times New Roman" w:ascii="Times New Roman"/>
          <w:sz w:val="24"/>
        </w:rPr>
        <w:t xml:space="preserve">, do okončanja upravnog spora koji se vodi </w:t>
      </w:r>
      <w:r w:rsidR="00585CB5" w:rsidRPr="00ED1300">
        <w:rPr>
          <w:rFonts w:hAnsi="Times New Roman" w:ascii="Times New Roman"/>
          <w:sz w:val="24"/>
        </w:rPr>
        <w:t xml:space="preserve">pred Upravnim sudom u Zagrebu, </w:t>
      </w:r>
      <w:r w:rsidR="00207811" w:rsidRPr="00ED1300">
        <w:rPr>
          <w:rFonts w:hAnsi="Times New Roman" w:ascii="Times New Roman"/>
          <w:sz w:val="24"/>
        </w:rPr>
        <w:t>po tuži protiv rješenja tuženika broj Klasa: UP/II-423-01/15-01/618,Ur. br.: 513-04/16-2 od 10. veljače 2016.</w:t>
      </w:r>
    </w:p>
    <w:p w:rsidRDefault="00585CB5" w:rsidP="00416CE1" w:rsidR="00585CB5" w:rsidRPr="00ED1300">
      <w:pPr>
        <w:ind w:firstLine="708" w:right="-1"/>
        <w:jc w:val="both"/>
        <w:rPr>
          <w:rFonts w:hAnsi="Times New Roman" w:ascii="Times New Roman"/>
          <w:sz w:val="24"/>
        </w:rPr>
      </w:pPr>
    </w:p>
    <w:p w:rsidRDefault="00585CB5" w:rsidP="00585CB5" w:rsidR="00585CB5" w:rsidRPr="00ED1300">
      <w:pPr>
        <w:ind w:right="-1"/>
        <w:jc w:val="center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Obrazloženje</w:t>
      </w:r>
    </w:p>
    <w:p w:rsidRDefault="00585CB5" w:rsidP="00585CB5" w:rsidR="00585CB5" w:rsidRPr="00ED1300">
      <w:pPr>
        <w:ind w:right="-1"/>
        <w:jc w:val="center"/>
        <w:rPr>
          <w:rFonts w:hAnsi="Times New Roman" w:ascii="Times New Roman"/>
          <w:sz w:val="24"/>
        </w:rPr>
      </w:pPr>
    </w:p>
    <w:p w:rsidRDefault="00585CB5" w:rsidP="00585CB5" w:rsidR="00585CB5" w:rsidRPr="00ED1300">
      <w:pPr>
        <w:ind w:right="-1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ab/>
        <w:t xml:space="preserve">Podneskom od 21. listopada 2016. </w:t>
      </w:r>
      <w:r w:rsidR="00A22939" w:rsidRPr="00ED1300">
        <w:rPr>
          <w:rFonts w:hAnsi="Times New Roman" w:ascii="Times New Roman"/>
          <w:sz w:val="24"/>
        </w:rPr>
        <w:t>predlagatelj je predložio ovom sudu sklapanje predstečajne nagodbe s dužnikom Mijo Stipić vlasnik obrta GRAĐEVINARSTVO, Sveti Ivan Zelina, Sajmišna ulica 15,  OIB 89894895310.</w:t>
      </w:r>
    </w:p>
    <w:p w:rsidRDefault="00A22939" w:rsidP="00585CB5" w:rsidR="00A22939" w:rsidRPr="00ED1300">
      <w:pPr>
        <w:ind w:right="-1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ab/>
        <w:t>Podneskom od 7. ožujka 2017. predlagatelj je obavijestio sud da je protiv rješenja Ministarstva financija od 10. veljače 2016.</w:t>
      </w:r>
      <w:r w:rsidR="00CC536C">
        <w:rPr>
          <w:rFonts w:hAnsi="Times New Roman" w:ascii="Times New Roman"/>
          <w:sz w:val="24"/>
        </w:rPr>
        <w:t xml:space="preserve"> podnio tužbu U</w:t>
      </w:r>
      <w:r w:rsidR="005346C4" w:rsidRPr="00ED1300">
        <w:rPr>
          <w:rFonts w:hAnsi="Times New Roman" w:ascii="Times New Roman"/>
          <w:sz w:val="24"/>
        </w:rPr>
        <w:t>pravnom sudu u Zagreb.</w:t>
      </w:r>
    </w:p>
    <w:p w:rsidRDefault="00EF32DF" w:rsidP="00EF32DF" w:rsidR="00EF32DF" w:rsidRPr="00ED1300">
      <w:pPr>
        <w:ind w:firstLine="708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S obzirom da je pred Upravnim sudom u Zagrebu u tijeku upravni spor te da o odluci Upravnog suda ovisi ishod postupka sklapanja predstečajne nagodbe u ovosudnom postupku, donošenje odluke o osnovanosti upravne tužbe smatra se prethodnim pitanjem u ovosudnom predmetu.</w:t>
      </w:r>
    </w:p>
    <w:p w:rsidRDefault="00ED1300" w:rsidP="00ED1300" w:rsidR="00ED1300" w:rsidRPr="00ED1300">
      <w:pPr>
        <w:ind w:firstLine="708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Stoga, pitanje da li je postupak pred FINA-om  proveden u skladu s odredbama ZFPPN-a (čl. 60. st.11. ZFPPN-a), predstavlja prethodno pitanje o čijem ishodu ovisi i ovosudni postupak.</w:t>
      </w:r>
    </w:p>
    <w:p w:rsidRDefault="00ED1300" w:rsidP="00ED1300" w:rsidR="00ED1300" w:rsidRPr="00ED1300">
      <w:pPr>
        <w:ind w:firstLine="708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 xml:space="preserve">Odredbom članka 213. st.1. Zakona o parničnom postupku („Narodne novine“ broj:  </w:t>
      </w:r>
      <w:hyperlink r:id="rId9" w:history="true" w:tooltip="zakon o preuzimanju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53/1991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0" w:history="true" w:tooltip="zakon o izmjenama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91/1992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1" w:history="true" w:tooltip="zakon o izmjenama i dopunama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112/1999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2" w:history="true" w:tooltip="zakon o izmjenama i dopunama stečajnog zakona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129/2000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3" w:history="true" w:tooltip="zakon o arbitraži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88/2001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4" w:history="true" w:tooltip="zakon o izmjenama i dopunama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117/2003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5" w:history="true" w:tooltip="zakon o izmjenama i dopunama ovršnog zakona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88/2005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6" w:history="true" w:tooltip="odluka ustavnog suda republike hrvatske broj: u-i-1569/2004, u-i-305/2005, u-i-1677/2004, u-i-320/2005, u-i-1702/2004, u-i-464/2006, u-i-1904/2004, u-i-3351/2006, u-i-2677/2004 od 20. prosinca 2006.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2/2007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7" w:history="true" w:tooltip="odluka ustavnog suda republike hrvatske broj: u-i-1569/2004, u-i-1677/2004, u-i-1702/2004, u-i-1904/2004, u-i-2677/2004, u-i-305/2005, u-i-320/2005, u-i-464/2006, u-i-3351/2006 od 9. srpnja 2008.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96/2008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8" w:history="true" w:tooltip="zakon o izmjenama i dopunama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84/2008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19" w:history="true" w:tooltip="ispravak zakona o izmjenama i dopunama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123/2008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20" w:history="true" w:tooltip="zakon o izmjenama i dopunama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57/2011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21" w:history="true" w:tooltip="zakon o izmjenama i dopunama zakona o parničnom postupku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25/2013</w:t>
        </w:r>
      </w:hyperlink>
      <w:r w:rsidRPr="00ED1300">
        <w:rPr>
          <w:rFonts w:hAnsi="Times New Roman" w:ascii="Times New Roman"/>
          <w:sz w:val="24"/>
        </w:rPr>
        <w:t xml:space="preserve">, </w:t>
      </w:r>
      <w:hyperlink r:id="rId22" w:history="true" w:tooltip="odluka ustavnog suda republike hrvatske broj: u-i-885/2013 od 11. srpnja 2014.">
        <w:r w:rsidRPr="00ED1300">
          <w:rPr>
            <w:rStyle w:val="Hiperveza"/>
            <w:rFonts w:hAnsi="Times New Roman" w:ascii="Times New Roman"/>
            <w:color w:val="auto"/>
            <w:sz w:val="24"/>
            <w:u w:val="none"/>
          </w:rPr>
          <w:t>89/2014</w:t>
        </w:r>
      </w:hyperlink>
      <w:r w:rsidRPr="00ED1300">
        <w:rPr>
          <w:rFonts w:hAnsi="Times New Roman" w:ascii="Times New Roman"/>
          <w:sz w:val="24"/>
        </w:rPr>
        <w:t xml:space="preserve">; dalje ZPP) određeno je da će sud odrediti prekid postupka i ako je odlučio da sam ne rješava o prethodnom pitanju (čl. 12. ZPP-a). </w:t>
      </w:r>
    </w:p>
    <w:p w:rsidRDefault="00ED1300" w:rsidP="00ED1300" w:rsidR="00EF32DF" w:rsidRPr="00ED1300">
      <w:pPr>
        <w:ind w:firstLine="708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 xml:space="preserve">Obzirom da je sud u ovosudnom postupku odlučio da sam ne rješava prethodno pitanje vezano za zakonito proveden postupak pred FINA-om, te da je u tijeku više upravnih sporova po tužbama nekoliko vjerovnika, a u kojima će se navedeno pitanje riješiti, odlučeno je kao u izreci. </w:t>
      </w:r>
    </w:p>
    <w:p w:rsidRDefault="00D03BEE" w:rsidP="006C51FA" w:rsidR="00D03BEE" w:rsidRPr="00ED1300">
      <w:pPr>
        <w:ind w:right="-1"/>
        <w:jc w:val="center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 xml:space="preserve">Zagreb, </w:t>
      </w:r>
      <w:r w:rsidR="00207811" w:rsidRPr="00ED1300">
        <w:rPr>
          <w:rFonts w:hAnsi="Times New Roman" w:ascii="Times New Roman"/>
          <w:sz w:val="24"/>
        </w:rPr>
        <w:t>9. ožujak</w:t>
      </w:r>
      <w:r w:rsidR="00F206A7" w:rsidRPr="00ED1300">
        <w:rPr>
          <w:rFonts w:hAnsi="Times New Roman" w:ascii="Times New Roman"/>
          <w:sz w:val="24"/>
        </w:rPr>
        <w:t xml:space="preserve"> 2017.</w:t>
      </w:r>
    </w:p>
    <w:p w:rsidRDefault="00D03BEE" w:rsidP="00D03BEE" w:rsidR="00D03BEE" w:rsidRPr="00ED1300">
      <w:pPr>
        <w:ind w:firstLine="708" w:left="5664"/>
        <w:jc w:val="both"/>
        <w:rPr>
          <w:rFonts w:hAnsi="Times New Roman" w:ascii="Times New Roman"/>
          <w:sz w:val="24"/>
        </w:rPr>
      </w:pPr>
      <w:r w:rsidRPr="00ED1300">
        <w:rPr>
          <w:rFonts w:hAnsi="Times New Roman" w:ascii="Times New Roman"/>
          <w:sz w:val="24"/>
        </w:rPr>
        <w:t>SUDAC:</w:t>
      </w:r>
    </w:p>
    <w:p w:rsidRDefault="006C51FA" w:rsidP="00D03BEE" w:rsidR="00D03BE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Vesna Malenica v. r. </w:t>
      </w:r>
    </w:p>
    <w:p w:rsidRDefault="009E0D92" w:rsidP="009E0D92" w:rsidR="009E0D92" w:rsidRPr="009E0D92">
      <w:pPr>
        <w:jc w:val="both"/>
        <w:rPr>
          <w:rFonts w:hAnsi="Times New Roman" w:ascii="Times New Roman"/>
          <w:sz w:val="24"/>
        </w:rPr>
      </w:pPr>
      <w:r w:rsidRPr="009E0D92">
        <w:rPr>
          <w:rFonts w:hAnsi="Times New Roman" w:ascii="Times New Roman"/>
          <w:sz w:val="24"/>
        </w:rPr>
        <w:lastRenderedPageBreak/>
        <w:t>POUKA O PRAVNOM LIJEKU:</w:t>
      </w:r>
    </w:p>
    <w:p w:rsidRDefault="009E0D92" w:rsidP="009E0D92" w:rsidR="009E0D92" w:rsidRPr="009E0D92">
      <w:pPr>
        <w:jc w:val="both"/>
        <w:rPr>
          <w:rFonts w:hAnsi="Times New Roman" w:ascii="Times New Roman"/>
          <w:sz w:val="24"/>
          <w:lang w:val="pl-PL"/>
        </w:rPr>
      </w:pPr>
      <w:r w:rsidRPr="009E0D92">
        <w:rPr>
          <w:rFonts w:hAnsi="Times New Roman" w:ascii="Times New Roman"/>
          <w:sz w:val="24"/>
        </w:rPr>
        <w:tab/>
        <w:t xml:space="preserve">Protiv ovog rješenja pravo na žalbu ima stečajni upravitelj, dužnik pojedinac i svaki stečajni vjerovnik. </w:t>
      </w:r>
      <w:r w:rsidRPr="009E0D92">
        <w:rPr>
          <w:rFonts w:hAnsi="Times New Roman" w:ascii="Times New Roman"/>
          <w:sz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D03BEE" w:rsidP="00D03BEE" w:rsidR="00D03BEE" w:rsidRPr="00ED1300">
      <w:pPr>
        <w:jc w:val="both"/>
        <w:rPr>
          <w:rFonts w:hAnsi="Times New Roman" w:ascii="Times New Roman"/>
          <w:sz w:val="24"/>
        </w:rPr>
      </w:pPr>
    </w:p>
    <w:p w:rsidRDefault="006C51FA" w:rsidP="00AB7A2F" w:rsidR="006C51F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C51FA" w:rsidP="00995CE9" w:rsidR="006C51F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ED1300" w:rsidP="00F206A7" w:rsidR="00ED1300" w:rsidRPr="00ED1300">
      <w:pPr>
        <w:jc w:val="both"/>
        <w:rPr>
          <w:rFonts w:hAnsi="Times New Roman" w:ascii="Times New Roman"/>
          <w:sz w:val="24"/>
        </w:rPr>
      </w:pPr>
    </w:p>
    <w:sectPr w:rsidSect="00A22213" w:rsidR="00ED1300" w:rsidRPr="00ED1300">
      <w:headerReference w:type="default" r:id="rId23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FA4" w:rsidP="00620FA4" w:rsidR="00620FA4">
      <w:r>
        <w:separator/>
      </w:r>
    </w:p>
  </w:endnote>
  <w:endnote w:id="0" w:type="continuationSeparator">
    <w:p w:rsidRDefault="00620FA4" w:rsidP="00620FA4" w:rsidR="0062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FA4" w:rsidP="00620FA4" w:rsidR="00620FA4">
      <w:r>
        <w:separator/>
      </w:r>
    </w:p>
  </w:footnote>
  <w:footnote w:id="0" w:type="continuationSeparator">
    <w:p w:rsidRDefault="00620FA4" w:rsidP="00620FA4" w:rsidR="0062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730099"/>
      <w:docPartObj>
        <w:docPartGallery w:val="Page Numbers (Top of Page)"/>
        <w:docPartUnique/>
      </w:docPartObj>
    </w:sdtPr>
    <w:sdtEndPr/>
    <w:sdtContent>
      <w:p w:rsidRDefault="00620FA4" w:rsidR="00620FA4">
        <w:pPr>
          <w:pStyle w:val="Zaglavlje"/>
          <w:jc w:val="right"/>
        </w:pPr>
        <w:r w:rsidRPr="00620FA4">
          <w:rPr>
            <w:rFonts w:hAnsi="Times New Roman" w:ascii="Times New Roman"/>
            <w:sz w:val="24"/>
          </w:rPr>
          <w:t>7 St-6403/16</w:t>
        </w:r>
        <w:r w:rsidRPr="00620FA4"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536C">
          <w:rPr>
            <w:noProof/>
          </w:rPr>
          <w:t>2</w:t>
        </w:r>
        <w:r>
          <w:fldChar w:fldCharType="end"/>
        </w:r>
      </w:p>
    </w:sdtContent>
  </w:sdt>
  <w:p w:rsidRDefault="00620FA4" w:rsidR="00620F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BEE"/>
    <w:rsid w:val="000544C2"/>
    <w:rsid w:val="00130D68"/>
    <w:rsid w:val="001F112F"/>
    <w:rsid w:val="00207811"/>
    <w:rsid w:val="002F2BD1"/>
    <w:rsid w:val="0034379B"/>
    <w:rsid w:val="00361423"/>
    <w:rsid w:val="00416CE1"/>
    <w:rsid w:val="005346C4"/>
    <w:rsid w:val="00585CB5"/>
    <w:rsid w:val="00620FA4"/>
    <w:rsid w:val="006B716A"/>
    <w:rsid w:val="006C51FA"/>
    <w:rsid w:val="0072617A"/>
    <w:rsid w:val="007C1B9C"/>
    <w:rsid w:val="00803FAB"/>
    <w:rsid w:val="00875F6B"/>
    <w:rsid w:val="008B0D22"/>
    <w:rsid w:val="00920EDA"/>
    <w:rsid w:val="009E0D92"/>
    <w:rsid w:val="00A07AD2"/>
    <w:rsid w:val="00A22213"/>
    <w:rsid w:val="00A22939"/>
    <w:rsid w:val="00AB410D"/>
    <w:rsid w:val="00BB4A20"/>
    <w:rsid w:val="00C757C2"/>
    <w:rsid w:val="00CC536C"/>
    <w:rsid w:val="00CE1970"/>
    <w:rsid w:val="00D03BEE"/>
    <w:rsid w:val="00D80048"/>
    <w:rsid w:val="00D900A6"/>
    <w:rsid w:val="00D97A17"/>
    <w:rsid w:val="00E1109D"/>
    <w:rsid w:val="00E17EE7"/>
    <w:rsid w:val="00E94D68"/>
    <w:rsid w:val="00ED1300"/>
    <w:rsid w:val="00EF32DF"/>
    <w:rsid w:val="00F206A7"/>
    <w:rsid w:val="00F26225"/>
    <w:rsid w:val="00F4564C"/>
    <w:rsid w:val="00F7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BEE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0F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0FA4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0F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0FA4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97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BEE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0F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0FA4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0F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0FA4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97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2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1B88A1498&amp;Ver=17" TargetMode="External"/><Relationship Id="rId18" Type="http://schemas.openxmlformats.org/officeDocument/2006/relationships/hyperlink" Target="http://www.iusinfo.hr/Publication/Content.aspx?Sopi=NN2008B84A2720&amp;Ver=2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usinfo.hr/Publication/Content.aspx?Sopi=NN2013B25A405&amp;Ver=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16" TargetMode="External"/><Relationship Id="rId17" Type="http://schemas.openxmlformats.org/officeDocument/2006/relationships/hyperlink" Target="http://www.iusinfo.hr/Publication/Content.aspx?Sopi=NN2008B96A3004&amp;Ver=2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7B2A185&amp;Ver=20" TargetMode="External"/><Relationship Id="rId20" Type="http://schemas.openxmlformats.org/officeDocument/2006/relationships/hyperlink" Target="http://www.iusinfo.hr/Publication/Content.aspx?Sopi=NN2011B57A1260&amp;Ver=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112A1823&amp;Ver=1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5B88A1731&amp;Ver=19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iusinfo.hr/Publication/Content.aspx?Sopi=NN1992B91A2357&amp;Ver=14" TargetMode="External"/><Relationship Id="rId19" Type="http://schemas.openxmlformats.org/officeDocument/2006/relationships/hyperlink" Target="http://www.iusinfo.hr/Publication/Content.aspx?Sopi=NN2008B123A3550&amp;Ver=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1B53A1297&amp;Ver=13" TargetMode="External"/><Relationship Id="rId14" Type="http://schemas.openxmlformats.org/officeDocument/2006/relationships/hyperlink" Target="http://www.iusinfo.hr/Publication/Content.aspx?Sopi=NN2003B117A1639&amp;Ver=18" TargetMode="External"/><Relationship Id="rId22" Type="http://schemas.openxmlformats.org/officeDocument/2006/relationships/hyperlink" Target="http://www.iusinfo.hr/Publication/Content.aspx?Sopi=NN2014B89A1807&amp;Ver=26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St-6403/2016-10</izvorni_sadrzaj>
    <derivirana_varijabla naziv="DomainObject.Oznaka_1">St-6403/2016-10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6403</izvorni_sadrzaj>
    <derivirana_varijabla naziv="DomainObject.Predmet.Broj_1">6403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St-6403/2016</izvorni_sadrzaj>
    <derivirana_varijabla naziv="DomainObject.Predmet.OznakaBroj_1">St-6403/2016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Mijo Stipić zastupanog po punomoćniku Ivka Dropučić</izvorni_sadrzaj>
    <derivirana_varijabla naziv="DomainObject.Predmet.ProtustrankaFormated_1">  Mijo Stipić zastupanog po punomoćniku Ivka Dropučić</derivirana_varijabla>
  </DomainObject.Predmet.ProtustrankaFormated>
  <DomainObject.Predmet.ProtustrankaFormatedOIB>
    <izvorni_sadrzaj>  Mijo Stipić, OIB 89894895310 zastupanog po punomoćniku Ivka Dropučić</izvorni_sadrzaj>
    <derivirana_varijabla naziv="DomainObject.Predmet.ProtustrankaFormatedOIB_1">  Mijo Stipić, OIB 89894895310 zastupanog po punomoćniku Ivka Dropučić</derivirana_varijabla>
  </DomainObject.Predmet.ProtustrankaFormatedOIB>
  <DomainObject.Predmet.ProtustrankaFormatedWithAdress>
    <izvorni_sadrzaj> Mijo Stipić, Sajmišna 34, 10380 Sveti Ivan Zelina zastupanog po punomoćniku Ivka Dropučić</izvorni_sadrzaj>
    <derivirana_varijabla naziv="DomainObject.Predmet.ProtustrankaFormatedWithAdress_1"> Mijo Stipić, Sajmišna 34, 10380 Sveti Ivan Zelina zastupanog po punomoćniku Ivka Dropučić</derivirana_varijabla>
  </DomainObject.Predmet.ProtustrankaFormatedWithAdress>
  <DomainObject.Predmet.ProtustrankaFormatedWithAdressOIB>
    <izvorni_sadrzaj> Mijo Stipić, OIB 89894895310, Sajmišna 34, 10380 Sveti Ivan Zelina zastupanog po punomoćniku Ivka Dropučić</izvorni_sadrzaj>
    <derivirana_varijabla naziv="DomainObject.Predmet.ProtustrankaFormatedWithAdressOIB_1"> Mijo Stipić, OIB 89894895310, Sajmišna 34, 10380 Sveti Ivan Zelina zastupanog po punomoćniku Ivka Dropučić</derivirana_varijabla>
  </DomainObject.Predmet.ProtustrankaFormatedWithAdressOIB>
  <DomainObject.Predmet.ProtustrankaWithAdress>
    <izvorni_sadrzaj>Mijo Stipić Sajmišna 34, 10380 Sveti Ivan Zelina</izvorni_sadrzaj>
    <derivirana_varijabla naziv="DomainObject.Predmet.ProtustrankaWithAdress_1">Mijo Stipić Sajmišna 34, 10380 Sveti Ivan Zelina</derivirana_varijabla>
  </DomainObject.Predmet.ProtustrankaWithAdress>
  <DomainObject.Predmet.ProtustrankaWithAdressOIB>
    <izvorni_sadrzaj>Mijo Stipić, OIB 89894895310, Sajmišna 34, 10380 Sveti Ivan Zelina</izvorni_sadrzaj>
    <derivirana_varijabla naziv="DomainObject.Predmet.ProtustrankaWithAdressOIB_1">Mijo Stipić, OIB 89894895310, Sajmišna 34, 10380 Sveti Ivan Zelina</derivirana_varijabla>
  </DomainObject.Predmet.ProtustrankaWithAdressOIB>
  <DomainObject.Predmet.ProtustrankaNazivFormated>
    <izvorni_sadrzaj>Mijo Stipić</izvorni_sadrzaj>
    <derivirana_varijabla naziv="DomainObject.Predmet.ProtustrankaNazivFormated_1">Mijo Stipić</derivirana_varijabla>
  </DomainObject.Predmet.ProtustrankaNazivFormated>
  <DomainObject.Predmet.ProtustrankaNazivFormatedOIB>
    <izvorni_sadrzaj>Mijo Stipić, OIB 89894895310</izvorni_sadrzaj>
    <derivirana_varijabla naziv="DomainObject.Predmet.ProtustrankaNazivFormatedOIB_1">Mijo Stipić, OIB 89894895310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Mijo Stipić</izvorni_sadrzaj>
    <derivirana_varijabla naziv="DomainObject.Predmet.StrankaFormated_1">  Mijo Stipić</derivirana_varijabla>
  </DomainObject.Predmet.StrankaFormated>
  <DomainObject.Predmet.StrankaFormatedOIB>
    <izvorni_sadrzaj>  Mijo Stipić, OIB 89894895310</izvorni_sadrzaj>
    <derivirana_varijabla naziv="DomainObject.Predmet.StrankaFormatedOIB_1">  Mijo Stipić, OIB 89894895310</derivirana_varijabla>
  </DomainObject.Predmet.StrankaFormatedOIB>
  <DomainObject.Predmet.StrankaFormatedWithAdress>
    <izvorni_sadrzaj> Mijo Stipić, Sajmišna 34, 10380 Sveti Ivan Zelina</izvorni_sadrzaj>
    <derivirana_varijabla naziv="DomainObject.Predmet.StrankaFormatedWithAdress_1"> Mijo Stipić, Sajmišna 34, 10380 Sveti Ivan Zelina</derivirana_varijabla>
  </DomainObject.Predmet.StrankaFormatedWithAdress>
  <DomainObject.Predmet.StrankaFormatedWithAdressOIB>
    <izvorni_sadrzaj> Mijo Stipić, OIB 89894895310, Sajmišna 34, 10380 Sveti Ivan Zelina</izvorni_sadrzaj>
    <derivirana_varijabla naziv="DomainObject.Predmet.StrankaFormatedWithAdressOIB_1"> Mijo Stipić, OIB 89894895310, Sajmišna 34, 10380 Sveti Ivan Zelina</derivirana_varijabla>
  </DomainObject.Predmet.StrankaFormatedWithAdressOIB>
  <DomainObject.Predmet.StrankaWithAdress>
    <izvorni_sadrzaj>Mijo Stipić Sajmišna 34,10380 Sveti Ivan Zelina</izvorni_sadrzaj>
    <derivirana_varijabla naziv="DomainObject.Predmet.StrankaWithAdress_1">Mijo Stipić Sajmišna 34,10380 Sveti Ivan Zelina</derivirana_varijabla>
  </DomainObject.Predmet.StrankaWithAdress>
  <DomainObject.Predmet.StrankaWithAdressOIB>
    <izvorni_sadrzaj>Mijo Stipić, OIB 89894895310, Sajmišna 34,10380 Sveti Ivan Zelina</izvorni_sadrzaj>
    <derivirana_varijabla naziv="DomainObject.Predmet.StrankaWithAdressOIB_1">Mijo Stipić, OIB 89894895310, Sajmišna 34,10380 Sveti Ivan Zelina</derivirana_varijabla>
  </DomainObject.Predmet.StrankaWithAdressOIB>
  <DomainObject.Predmet.StrankaNazivFormated>
    <izvorni_sadrzaj>Mijo Stipić</izvorni_sadrzaj>
    <derivirana_varijabla naziv="DomainObject.Predmet.StrankaNazivFormated_1">Mijo Stipić</derivirana_varijabla>
  </DomainObject.Predmet.StrankaNazivFormated>
  <DomainObject.Predmet.StrankaNazivFormatedOIB>
    <izvorni_sadrzaj>Mijo Stipić, OIB 89894895310</izvorni_sadrzaj>
    <derivirana_varijabla naziv="DomainObject.Predmet.StrankaNazivFormatedOIB_1">Mijo Stipić, OIB 89894895310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Mijo Stipić</item>
    </izvorni_sadrzaj>
    <derivirana_varijabla naziv="DomainObject.Predmet.StrankaListFormated_1">
      <item>Mijo Stipić</item>
    </derivirana_varijabla>
  </DomainObject.Predmet.StrankaListFormated>
  <DomainObject.Predmet.StrankaListFormatedOIB>
    <izvorni_sadrzaj>
      <item>Mijo Stipić, OIB 89894895310</item>
    </izvorni_sadrzaj>
    <derivirana_varijabla naziv="DomainObject.Predmet.StrankaListFormatedOIB_1">
      <item>Mijo Stipić, OIB 89894895310</item>
    </derivirana_varijabla>
  </DomainObject.Predmet.StrankaListFormatedOIB>
  <DomainObject.Predmet.StrankaListFormatedWithAdress>
    <izvorni_sadrzaj>
      <item>Mijo Stipić, Sajmišna 34, 10380 Sveti Ivan Zelina</item>
    </izvorni_sadrzaj>
    <derivirana_varijabla naziv="DomainObject.Predmet.StrankaListFormatedWithAdress_1">
      <item>Mijo Stipić, Sajmišna 34, 10380 Sveti Ivan Zelina</item>
    </derivirana_varijabla>
  </DomainObject.Predmet.StrankaListFormatedWithAdress>
  <DomainObject.Predmet.StrankaListFormatedWithAdressOIB>
    <izvorni_sadrzaj>
      <item>Mijo Stipić, OIB 89894895310, Sajmišna 34, 10380 Sveti Ivan Zelina</item>
    </izvorni_sadrzaj>
    <derivirana_varijabla naziv="DomainObject.Predmet.StrankaListFormatedWithAdressOIB_1">
      <item>Mijo Stipić, OIB 89894895310, Sajmišna 34, 10380 Sveti Ivan Zelina</item>
    </derivirana_varijabla>
  </DomainObject.Predmet.StrankaListFormatedWithAdressOIB>
  <DomainObject.Predmet.StrankaListNazivFormated>
    <izvorni_sadrzaj>
      <item>Mijo Stipić</item>
    </izvorni_sadrzaj>
    <derivirana_varijabla naziv="DomainObject.Predmet.StrankaListNazivFormated_1">
      <item>Mijo Stipić</item>
    </derivirana_varijabla>
  </DomainObject.Predmet.StrankaListNazivFormated>
  <DomainObject.Predmet.StrankaListNazivFormatedOIB>
    <izvorni_sadrzaj>
      <item>Mijo Stipić, OIB 89894895310</item>
    </izvorni_sadrzaj>
    <derivirana_varijabla naziv="DomainObject.Predmet.StrankaListNazivFormatedOIB_1">
      <item>Mijo Stipić, OIB 89894895310</item>
    </derivirana_varijabla>
  </DomainObject.Predmet.StrankaListNazivFormatedOIB>
  <DomainObject.Predmet.ProtuStrankaListFormated>
    <izvorni_sadrzaj>
      <item>Mijo Stipić zastupanog po punomoćniku Ivka Dropučić</item>
    </izvorni_sadrzaj>
    <derivirana_varijabla naziv="DomainObject.Predmet.ProtuStrankaListFormated_1">
      <item>Mijo Stipić zastupanog po punomoćniku Ivka Dropučić</item>
    </derivirana_varijabla>
  </DomainObject.Predmet.ProtuStrankaListFormated>
  <DomainObject.Predmet.ProtuStrankaListFormatedOIB>
    <izvorni_sadrzaj>
      <item>Mijo Stipić, OIB 89894895310 zastupanog po punomoćniku Ivka Dropučić</item>
    </izvorni_sadrzaj>
    <derivirana_varijabla naziv="DomainObject.Predmet.ProtuStrankaListFormatedOIB_1">
      <item>Mijo Stipić, OIB 89894895310 zastupanog po punomoćniku Ivka Dropučić</item>
    </derivirana_varijabla>
  </DomainObject.Predmet.ProtuStrankaListFormatedOIB>
  <DomainObject.Predmet.ProtuStrankaListFormatedWithAdress>
    <izvorni_sadrzaj>
      <item>Mijo Stipić, Sajmišna 34, 10380 Sveti Ivan Zelina zastupanog po punomoćniku Ivka Dropučić</item>
    </izvorni_sadrzaj>
    <derivirana_varijabla naziv="DomainObject.Predmet.ProtuStrankaListFormatedWithAdress_1">
      <item>Mijo Stipić, Sajmišna 34, 10380 Sveti Ivan Zelina zastupanog po punomoćniku Ivka Dropučić</item>
    </derivirana_varijabla>
  </DomainObject.Predmet.ProtuStrankaListFormatedWithAdress>
  <DomainObject.Predmet.ProtuStrankaListFormatedWithAdressOIB>
    <izvorni_sadrzaj>
      <item>Mijo Stipić, OIB 89894895310, Sajmišna 34, 10380 Sveti Ivan Zelina zastupanog po punomoćniku Ivka Dropučić</item>
    </izvorni_sadrzaj>
    <derivirana_varijabla naziv="DomainObject.Predmet.ProtuStrankaListFormatedWithAdressOIB_1">
      <item>Mijo Stipić, OIB 89894895310, Sajmišna 34, 10380 Sveti Ivan Zelina zastupanog po punomoćniku Ivka Dropučić</item>
    </derivirana_varijabla>
  </DomainObject.Predmet.ProtuStrankaListFormatedWithAdressOIB>
  <DomainObject.Predmet.ProtuStrankaListNazivFormated>
    <izvorni_sadrzaj>
      <item>Mijo Stipić</item>
    </izvorni_sadrzaj>
    <derivirana_varijabla naziv="DomainObject.Predmet.ProtuStrankaListNazivFormated_1">
      <item>Mijo Stipić</item>
    </derivirana_varijabla>
  </DomainObject.Predmet.ProtuStrankaListNazivFormated>
  <DomainObject.Predmet.ProtuStrankaListNazivFormatedOIB>
    <izvorni_sadrzaj>
      <item>Mijo Stipić, OIB 89894895310</item>
    </izvorni_sadrzaj>
    <derivirana_varijabla naziv="DomainObject.Predmet.ProtuStrankaListNazivFormatedOIB_1">
      <item>Mijo Stipić, OIB 89894895310</item>
    </derivirana_varijabla>
  </DomainObject.Predmet.ProtuStrankaListNazivFormatedOIB>
  <DomainObject.Predmet.OstaliListFormated>
    <izvorni_sadrzaj>
      <item>Ivka Dropučić punomoćnik sudionika u postupku Mijo Stipić</item>
    </izvorni_sadrzaj>
    <derivirana_varijabla naziv="DomainObject.Predmet.OstaliListFormated_1">
      <item>Ivka Dropučić punomoćnik sudionika u postupku Mijo Stipić</item>
    </derivirana_varijabla>
  </DomainObject.Predmet.OstaliListFormated>
  <DomainObject.Predmet.OstaliListFormatedOIB>
    <izvorni_sadrzaj>
      <item>Ivka Dropučić punomoćnik sudionika u postupku Mijo Stipić</item>
    </izvorni_sadrzaj>
    <derivirana_varijabla naziv="DomainObject.Predmet.OstaliListFormatedOIB_1">
      <item>Ivka Dropučić punomoćnik sudionika u postupku Mijo Stipić</item>
    </derivirana_varijabla>
  </DomainObject.Predmet.OstaliListFormatedOIB>
  <DomainObject.Predmet.OstaliListFormatedWithAdress>
    <izvorni_sadrzaj>
      <item>Ivka Dropučić, Gundulićeva 1A, 10380 Sveti Ivan Zelina punomoćnik sudionika u postupku Mijo Stipić</item>
    </izvorni_sadrzaj>
    <derivirana_varijabla naziv="DomainObject.Predmet.OstaliListFormatedWithAdress_1">
      <item>Ivka Dropučić, Gundulićeva 1A, 10380 Sveti Ivan Zelina punomoćnik sudionika u postupku Mijo Stipić</item>
    </derivirana_varijabla>
  </DomainObject.Predmet.OstaliListFormatedWithAdress>
  <DomainObject.Predmet.OstaliListFormatedWithAdressOIB>
    <izvorni_sadrzaj>
      <item>Ivka Dropučić, Gundulićeva 1A, 10380 Sveti Ivan Zelina punomoćnik sudionika u postupku Mijo Stipić</item>
    </izvorni_sadrzaj>
    <derivirana_varijabla naziv="DomainObject.Predmet.OstaliListFormatedWithAdressOIB_1">
      <item>Ivka Dropučić, Gundulićeva 1A, 10380 Sveti Ivan Zelina punomoćnik sudionika u postupku Mijo Stipić</item>
    </derivirana_varijabla>
  </DomainObject.Predmet.OstaliListFormatedWithAdressOIB>
  <DomainObject.Predmet.OstaliListNazivFormated>
    <izvorni_sadrzaj>
      <item>Ivka Dropučić</item>
    </izvorni_sadrzaj>
    <derivirana_varijabla naziv="DomainObject.Predmet.OstaliListNazivFormated_1">
      <item>Ivka Dropučić</item>
    </derivirana_varijabla>
  </DomainObject.Predmet.OstaliListNazivFormated>
  <DomainObject.Predmet.OstaliListNazivFormatedOIB>
    <izvorni_sadrzaj>
      <item>Ivka Dropučić</item>
    </izvorni_sadrzaj>
    <derivirana_varijabla naziv="DomainObject.Predmet.OstaliListNazivFormatedOIB_1">
      <item>Ivka Dropučić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St-6403/2016-10</izvorni_sadrzaj>
    <derivirana_varijabla naziv="DomainObject.PoslovniBrojDokumenta_1">St-6403/2016-10</derivirana_varijabla>
  </DomainObject.PoslovniBrojDokumenta>
  <DomainObject.Predmet.StrankaIDrugi>
    <izvorni_sadrzaj>Mijo Stipić</izvorni_sadrzaj>
    <derivirana_varijabla naziv="DomainObject.Predmet.StrankaIDrugi_1">Mijo Stipić</derivirana_varijabla>
  </DomainObject.Predmet.StrankaIDrugi>
  <DomainObject.Predmet.ProtustrankaIDrugi>
    <izvorni_sadrzaj>Mijo Stipić</izvorni_sadrzaj>
    <derivirana_varijabla naziv="DomainObject.Predmet.ProtustrankaIDrugi_1">Mijo Stipić</derivirana_varijabla>
  </DomainObject.Predmet.ProtustrankaIDrugi>
  <DomainObject.Predmet.StrankaIDrugiAdressOIB>
    <izvorni_sadrzaj>Mijo Stipić, OIB 89894895310, Sajmišna 34, 10380 Sveti Ivan Zelina</izvorni_sadrzaj>
    <derivirana_varijabla naziv="DomainObject.Predmet.StrankaIDrugiAdressOIB_1">Mijo Stipić, OIB 89894895310, Sajmišna 34, 10380 Sveti Ivan Zelina</derivirana_varijabla>
  </DomainObject.Predmet.StrankaIDrugiAdressOIB>
  <DomainObject.Predmet.ProtustrankaIDrugiAdressOIB>
    <izvorni_sadrzaj>Mijo Stipić, OIB 89894895310, Sajmišna 34, 10380 Sveti Ivan Zelina</izvorni_sadrzaj>
    <derivirana_varijabla naziv="DomainObject.Predmet.ProtustrankaIDrugiAdressOIB_1">Mijo Stipić, OIB 89894895310, Sajmišna 34,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Stipić</item>
      <item>Mijo Stipić</item>
      <item>Ivka Dropučić</item>
    </izvorni_sadrzaj>
    <derivirana_varijabla naziv="DomainObject.Predmet.SudioniciListNaziv_1">
      <item>Mijo Stipić</item>
      <item>Mijo Stipić</item>
      <item>Ivka Dropučić</item>
    </derivirana_varijabla>
  </DomainObject.Predmet.SudioniciListNaziv>
  <DomainObject.Predmet.SudioniciListAdressOIB>
    <izvorni_sadrzaj>
      <item>Mijo Stipić, OIB 89894895310, Sajmišna 34,10380 Sveti Ivan Zelina</item>
      <item>Mijo Stipić, OIB 89894895310, Sajmišna 34,10380 Sveti Ivan Zelina</item>
      <item>Ivka Dropučić, Gundulićeva 1A,10380 Sveti Ivan Zelina</item>
    </izvorni_sadrzaj>
    <derivirana_varijabla naziv="DomainObject.Predmet.SudioniciListAdressOIB_1">
      <item>Mijo Stipić, OIB 89894895310, Sajmišna 34,10380 Sveti Ivan Zelina</item>
      <item>Mijo Stipić, OIB 89894895310, Sajmišna 34,10380 Sveti Ivan Zelina</item>
      <item>Ivka Dropučić, Gundulićeva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89894895310</item>
      <item>, OIB 89894895310</item>
      <item>, OIB null</item>
    </izvorni_sadrzaj>
    <derivirana_varijabla naziv="DomainObject.Predmet.SudioniciListNazivOIB_1">
      <item>, OIB 89894895310</item>
      <item>, OIB 89894895310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2218</properties:Characters>
  <properties:Lines>54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2017-03-09T13:42:00Z</dcterms:created>
  <dc:creator>Kristina Švajger</dc:creator>
  <cp:lastModifiedBy>Kristina Švajger</cp:lastModifiedBy>
  <cp:lastPrinted>2017-03-09T14:21:00Z</cp:lastPrinted>
  <dcterms:modified xmlns:xsi="http://www.w3.org/2001/XMLSchema-instance" xsi:type="dcterms:W3CDTF">2017-03-09T14:22:00Z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St-6403/2016-10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