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76c3" w14:paraId="18b76c3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 xml:space="preserve">Zagreb, </w:t>
      </w:r>
      <w:proofErr w:type="spellStart"/>
      <w:r w:rsidRPr="00706145">
        <w:rPr>
          <w:bCs/>
        </w:rPr>
        <w:t>Amruševa</w:t>
      </w:r>
      <w:proofErr w:type="spellEnd"/>
      <w:r w:rsidRPr="00706145">
        <w:rPr>
          <w:bCs/>
        </w:rPr>
        <w:t xml:space="preserve">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</w:t>
      </w:r>
      <w:r w:rsidR="000C4739">
        <w:rPr>
          <w:bCs/>
        </w:rPr>
        <w:t>72/15-41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>
      <w:r w:rsidRPr="00706145">
        <w:rPr>
          <w:bCs/>
        </w:rPr>
        <w:tab/>
        <w:t xml:space="preserve">TRGOVAČKI SUD U ZAGREBU </w:t>
      </w:r>
      <w:r w:rsidRPr="00706145">
        <w:t xml:space="preserve">po sucu Nadi Kraljić kao stečajnom sucu u stečajnom predmetu stečajnog dužnika </w:t>
      </w:r>
      <w:r w:rsidR="00BB03A4" w:rsidRPr="00342AD8">
        <w:t xml:space="preserve">CROATIAŠPORT d.o.o. Velika Gorica, Kolodvorska </w:t>
      </w:r>
      <w:proofErr w:type="spellStart"/>
      <w:r w:rsidR="00BB03A4" w:rsidRPr="00342AD8">
        <w:t>bb</w:t>
      </w:r>
      <w:proofErr w:type="spellEnd"/>
      <w:r w:rsidR="00BB03A4" w:rsidRPr="00342AD8">
        <w:t>, MBS: 080030465 OIB: 16889348027</w:t>
      </w:r>
      <w:r w:rsidR="00BB03A4">
        <w:t xml:space="preserve"> </w:t>
      </w:r>
      <w:r w:rsidR="00913498" w:rsidRPr="00706145">
        <w:t>dana</w:t>
      </w:r>
      <w:r w:rsidR="0020533C">
        <w:t xml:space="preserve"> </w:t>
      </w:r>
      <w:r w:rsidR="00BB03A4">
        <w:t xml:space="preserve">20. travnja 2016. </w:t>
      </w:r>
      <w:r w:rsidR="0033424E" w:rsidRPr="00706145">
        <w:t xml:space="preserve"> </w:t>
      </w:r>
      <w:r w:rsidRPr="00706145">
        <w:t xml:space="preserve">godine </w:t>
      </w:r>
    </w:p>
    <w:p w:rsidRDefault="001B19C3" w:rsidR="001B19C3" w:rsidRPr="00706145"/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stečajnim dužnikom </w:t>
      </w:r>
      <w:r w:rsidR="00BB03A4" w:rsidRPr="00342AD8">
        <w:t xml:space="preserve">CROATIAŠPORT d.o.o. Velika Gorica, Kolodvorska </w:t>
      </w:r>
      <w:proofErr w:type="spellStart"/>
      <w:r w:rsidR="00BB03A4" w:rsidRPr="00342AD8">
        <w:t>bb</w:t>
      </w:r>
      <w:proofErr w:type="spellEnd"/>
      <w:r w:rsidR="00BB03A4" w:rsidRPr="00342AD8">
        <w:t>, MBS: 080030465 OIB: 16889348027</w:t>
      </w:r>
      <w:r w:rsidR="00BB03A4">
        <w:t xml:space="preserve"> </w:t>
      </w:r>
      <w:r w:rsidRPr="00706145">
        <w:t xml:space="preserve">za </w:t>
      </w:r>
      <w:r w:rsidR="006D70A4" w:rsidRPr="00706145">
        <w:t>dan</w:t>
      </w:r>
    </w:p>
    <w:p w:rsidRDefault="001B19C3" w:rsidP="0020533C" w:rsidR="0020533C" w:rsidRPr="00706145">
      <w:pPr>
        <w:jc w:val="center"/>
      </w:pPr>
      <w:r>
        <w:t>11. s</w:t>
      </w:r>
      <w:r w:rsidR="00BB03A4">
        <w:t>vibnja</w:t>
      </w:r>
      <w:r>
        <w:t xml:space="preserve"> 2016.</w:t>
      </w:r>
      <w:r w:rsidR="00097609">
        <w:t xml:space="preserve"> u </w:t>
      </w:r>
      <w:r w:rsidR="00BB03A4">
        <w:t>09,40</w:t>
      </w:r>
      <w:r w:rsidR="0020533C">
        <w:t xml:space="preserve">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617DD8">
      <w:r w:rsidRPr="00706145">
        <w:tab/>
      </w:r>
      <w:r w:rsidRPr="00706145">
        <w:tab/>
        <w:t>1.</w:t>
      </w:r>
      <w:r w:rsidR="00617DD8">
        <w:t xml:space="preserve"> </w:t>
      </w:r>
      <w:r w:rsidR="001B19C3">
        <w:t xml:space="preserve"> Izvješće stečajnog upravitelja o </w:t>
      </w:r>
      <w:r w:rsidR="00BB03A4">
        <w:t>provedbi odluka Skupštine vjerovnika održane dana 3. rujna 2015. godine tj. unovčenju strojeva i opreme stečajnog dužnika</w:t>
      </w:r>
    </w:p>
    <w:p w:rsidRDefault="0033424E" w:rsidR="006D70A4">
      <w:r w:rsidRPr="00706145">
        <w:tab/>
      </w:r>
      <w:r w:rsidRPr="00706145">
        <w:tab/>
        <w:t xml:space="preserve">2. </w:t>
      </w:r>
      <w:r w:rsidR="001B19C3">
        <w:t xml:space="preserve"> Donošenje odluke o načinu </w:t>
      </w:r>
      <w:r w:rsidR="00BB03A4">
        <w:t>unovčenja i početnoj cijeni po kojoj će prodavati preostalih i neporedanih 27 komada strojeva i opreme.</w:t>
      </w:r>
    </w:p>
    <w:p w:rsidRDefault="001B19C3" w:rsidR="001B19C3" w:rsidRPr="00706145">
      <w:r>
        <w:tab/>
      </w:r>
      <w:r>
        <w:tab/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BB03A4">
        <w:t>20. travnja 2016.</w:t>
      </w:r>
      <w:r w:rsidR="0020533C">
        <w:t xml:space="preserve">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STEČAJNI 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9B3B1E">
        <w:t>,v.r.</w:t>
      </w:r>
    </w:p>
    <w:p w:rsidRDefault="007414D8" w:rsidR="007414D8" w:rsidRPr="00706145"/>
    <w:p w:rsidRDefault="009B3B1E" w:rsidR="009B3B1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9B3B1E" w:rsidP="009B3B1E" w:rsidR="009B3B1E">
      <w:pPr>
        <w:ind w:firstLine="708" w:left="5664"/>
      </w:pPr>
      <w:r>
        <w:t>Vinka Mihalinčić</w:t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0C4739"/>
    <w:rsid w:val="001B19C3"/>
    <w:rsid w:val="0020533C"/>
    <w:rsid w:val="002B440A"/>
    <w:rsid w:val="0033424E"/>
    <w:rsid w:val="00617DD8"/>
    <w:rsid w:val="006D70A4"/>
    <w:rsid w:val="00706145"/>
    <w:rsid w:val="007414D8"/>
    <w:rsid w:val="007D59FB"/>
    <w:rsid w:val="00913498"/>
    <w:rsid w:val="009B3B1E"/>
    <w:rsid w:val="00A76F89"/>
    <w:rsid w:val="00B5302D"/>
    <w:rsid w:val="00BB03A4"/>
    <w:rsid w:val="00C25276"/>
    <w:rsid w:val="00E07DD3"/>
    <w:rsid w:val="00E759D5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B3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2015.</izvorni_sadrzaj>
    <derivirana_varijabla naziv="DomainObject.Predmet.DatumOsnivanja_1">21.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CROATIAŠPORT d.o.o.</izvorni_sadrzaj>
    <derivirana_varijabla naziv="DomainObject.Predmet.ProtustrankaFormated_1">  CROATIAŠPORT d.o.o.</derivirana_varijabla>
  </DomainObject.Predmet.ProtustrankaFormated>
  <DomainObject.Predmet.ProtustrankaFormatedOIB>
    <izvorni_sadrzaj>  CROATIAŠPORT d.o.o., OIB 16889348027</izvorni_sadrzaj>
    <derivirana_varijabla naziv="DomainObject.Predmet.ProtustrankaFormatedOIB_1">  CROATIAŠPORT d.o.o., OIB 16889348027</derivirana_varijabla>
  </DomainObject.Predmet.ProtustrankaFormatedOIB>
  <DomainObject.Predmet.ProtustrankaFormatedWithAdress>
    <izvorni_sadrzaj> CROATIAŠPORT d.o.o., Kolodvorska/bb, 10410 Velika Gorica</izvorni_sadrzaj>
    <derivirana_varijabla naziv="DomainObject.Predmet.ProtustrankaFormatedWithAdress_1"> CROATIAŠPORT d.o.o., Kolodvorska/bb, 10410 Velika Gorica</derivirana_varijabla>
  </DomainObject.Predmet.ProtustrankaFormatedWithAdress>
  <DomainObject.Predmet.ProtustrankaFormatedWithAdressOIB>
    <izvorni_sadrzaj> CROATIAŠPORT d.o.o., OIB 16889348027, Kolodvorska/bb, 10410 Velika Gorica</izvorni_sadrzaj>
    <derivirana_varijabla naziv="DomainObject.Predmet.ProtustrankaFormatedWithAdressOIB_1"> CROATIAŠPORT d.o.o., OIB 16889348027, Kolodvorska/bb, 10410 Velika Gorica</derivirana_varijabla>
  </DomainObject.Predmet.ProtustrankaFormatedWithAdressOIB>
  <DomainObject.Predmet.ProtustrankaWithAdress>
    <izvorni_sadrzaj>CROATIAŠPORT d.o.o. Kolodvorska/bb, 10410 Velika Gorica</izvorni_sadrzaj>
    <derivirana_varijabla naziv="DomainObject.Predmet.ProtustrankaWithAdress_1">CROATIAŠPORT d.o.o. Kolodvorska/bb, 10410 Velika Gorica</derivirana_varijabla>
  </DomainObject.Predmet.ProtustrankaWithAdress>
  <DomainObject.Predmet.ProtustrankaWithAdressOIB>
    <izvorni_sadrzaj>CROATIAŠPORT d.o.o., OIB 16889348027, Kolodvorska/bb, 10410 Velika Gorica</izvorni_sadrzaj>
    <derivirana_varijabla naziv="DomainObject.Predmet.ProtustrankaWithAdressOIB_1">CROATIAŠPORT d.o.o., OIB 16889348027, Kolodvorska/bb, 10410 Velika Gorica</derivirana_varijabla>
  </DomainObject.Predmet.ProtustrankaWithAdressOIB>
  <DomainObject.Predmet.ProtustrankaNazivFormated>
    <izvorni_sadrzaj>CROATIAŠPORT d.o.o.</izvorni_sadrzaj>
    <derivirana_varijabla naziv="DomainObject.Predmet.ProtustrankaNazivFormated_1">CROATIAŠPORT d.o.o.</derivirana_varijabla>
  </DomainObject.Predmet.ProtustrankaNazivFormated>
  <DomainObject.Predmet.ProtustrankaNazivFormatedOIB>
    <izvorni_sadrzaj>CROATIAŠPORT d.o.o., OIB 16889348027</izvorni_sadrzaj>
    <derivirana_varijabla naziv="DomainObject.Predmet.ProtustrankaNazivFormatedOIB_1">CROATIAŠPORT d.o.o., OIB 16889348027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PUNGARTNIK SREĆKO zastupanog po punomoćniku Irena Radić</izvorni_sadrzaj>
    <derivirana_varijabla naziv="DomainObject.Predmet.StrankaFormated_1">  PUNGARTNIK SREĆKO zastupanog po punomoćniku Irena Radić</derivirana_varijabla>
  </DomainObject.Predmet.StrankaFormated>
  <DomainObject.Predmet.StrankaFormatedOIB>
    <izvorni_sadrzaj>  PUNGARTNIK SREĆKO, OIB 31556242938 zastupanog po punomoćniku Irena Radić</izvorni_sadrzaj>
    <derivirana_varijabla naziv="DomainObject.Predmet.StrankaFormatedOIB_1">  PUNGARTNIK SREĆKO, OIB 31556242938 zastupanog po punomoćniku Irena Radić</derivirana_varijabla>
  </DomainObject.Predmet.StrankaFormatedOIB>
  <DomainObject.Predmet.StrankaFormatedWithAdress>
    <izvorni_sadrzaj> PUNGARTNIK SREĆKO, Voćarska 13, 10298 Jablanovec zastupanog po punomoćniku Irena Radić</izvorni_sadrzaj>
    <derivirana_varijabla naziv="DomainObject.Predmet.StrankaFormatedWithAdress_1"> PUNGARTNIK SREĆKO, Voćarska 13, 10298 Jablanovec zastupanog po punomoćniku Irena Radić</derivirana_varijabla>
  </DomainObject.Predmet.StrankaFormatedWithAdress>
  <DomainObject.Predmet.StrankaFormatedWithAdressOIB>
    <izvorni_sadrzaj> PUNGARTNIK SREĆKO, OIB 31556242938, Voćarska 13, 10298 Jablanovec zastupanog po punomoćniku Irena Radić</izvorni_sadrzaj>
    <derivirana_varijabla naziv="DomainObject.Predmet.StrankaFormatedWithAdressOIB_1"> PUNGARTNIK SREĆKO, OIB 31556242938, Voćarska 13, 10298 Jablanovec zastupanog po punomoćniku Irena Radić</derivirana_varijabla>
  </DomainObject.Predmet.StrankaFormatedWithAdressOIB>
  <DomainObject.Predmet.StrankaWithAdress>
    <izvorni_sadrzaj>PUNGARTNIK SREĆKO Voćarska 13,10298 Jablanovec</izvorni_sadrzaj>
    <derivirana_varijabla naziv="DomainObject.Predmet.StrankaWithAdress_1">PUNGARTNIK SREĆKO Voćarska 13,10298 Jablanovec</derivirana_varijabla>
  </DomainObject.Predmet.StrankaWithAdress>
  <DomainObject.Predmet.StrankaWithAdressOIB>
    <izvorni_sadrzaj>PUNGARTNIK SREĆKO, OIB 31556242938, Voćarska 13,10298 Jablanovec</izvorni_sadrzaj>
    <derivirana_varijabla naziv="DomainObject.Predmet.StrankaWithAdressOIB_1">PUNGARTNIK SREĆKO, OIB 31556242938, Voćarska 13,10298 Jablanovec</derivirana_varijabla>
  </DomainObject.Predmet.StrankaWithAdressOIB>
  <DomainObject.Predmet.StrankaNazivFormated>
    <izvorni_sadrzaj>PUNGARTNIK SREĆKO</izvorni_sadrzaj>
    <derivirana_varijabla naziv="DomainObject.Predmet.StrankaNazivFormated_1">PUNGARTNIK SREĆKO</derivirana_varijabla>
  </DomainObject.Predmet.StrankaNazivFormated>
  <DomainObject.Predmet.StrankaNazivFormatedOIB>
    <izvorni_sadrzaj>PUNGARTNIK SREĆKO, OIB 31556242938</izvorni_sadrzaj>
    <derivirana_varijabla naziv="DomainObject.Predmet.StrankaNazivFormatedOIB_1">PUNGARTNIK SREĆKO, OIB 31556242938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PUNGARTNIK SREĆKO zastupanog po punomoćniku Irena Radić</item>
    </izvorni_sadrzaj>
    <derivirana_varijabla naziv="DomainObject.Predmet.StrankaListFormated_1">
      <item>PUNGARTNIK SREĆKO zastupanog po punomoćniku Irena Radić</item>
    </derivirana_varijabla>
  </DomainObject.Predmet.StrankaListFormated>
  <DomainObject.Predmet.StrankaListFormatedOIB>
    <izvorni_sadrzaj>
      <item>PUNGARTNIK SREĆKO, OIB 31556242938 zastupanog po punomoćniku Irena Radić</item>
    </izvorni_sadrzaj>
    <derivirana_varijabla naziv="DomainObject.Predmet.StrankaListFormatedOIB_1">
      <item>PUNGARTNIK SREĆKO, OIB 31556242938 zastupanog po punomoćniku Irena Radić</item>
    </derivirana_varijabla>
  </DomainObject.Predmet.StrankaListFormatedOIB>
  <DomainObject.Predmet.StrankaListFormatedWithAdress>
    <izvorni_sadrzaj>
      <item>PUNGARTNIK SREĆKO, Voćarska 13, 10298 Jablanovec zastupanog po punomoćniku Irena Radić</item>
    </izvorni_sadrzaj>
    <derivirana_varijabla naziv="DomainObject.Predmet.StrankaListFormatedWithAdress_1">
      <item>PUNGARTNIK SREĆKO, Voćarska 13, 10298 Jablanovec zastupanog po punomoćniku Irena Radić</item>
    </derivirana_varijabla>
  </DomainObject.Predmet.StrankaListFormatedWithAdress>
  <DomainObject.Predmet.StrankaListFormatedWithAdressOIB>
    <izvorni_sadrzaj>
      <item>PUNGARTNIK SREĆKO, OIB 31556242938, Voćarska 13, 10298 Jablanovec zastupanog po punomoćniku Irena Radić</item>
    </izvorni_sadrzaj>
    <derivirana_varijabla naziv="DomainObject.Predmet.StrankaListFormatedWithAdressOIB_1">
      <item>PUNGARTNIK SREĆKO, OIB 31556242938, Voćarska 13, 10298 Jablanovec zastupanog po punomoćniku Irena Radić</item>
    </derivirana_varijabla>
  </DomainObject.Predmet.StrankaListFormatedWithAdressOIB>
  <DomainObject.Predmet.StrankaListNazivFormated>
    <izvorni_sadrzaj>
      <item>PUNGARTNIK SREĆKO</item>
    </izvorni_sadrzaj>
    <derivirana_varijabla naziv="DomainObject.Predmet.StrankaListNazivFormated_1">
      <item>PUNGARTNIK SREĆKO</item>
    </derivirana_varijabla>
  </DomainObject.Predmet.StrankaListNazivFormated>
  <DomainObject.Predmet.StrankaListNazivFormatedOIB>
    <izvorni_sadrzaj>
      <item>PUNGARTNIK SREĆKO, OIB 31556242938</item>
    </izvorni_sadrzaj>
    <derivirana_varijabla naziv="DomainObject.Predmet.StrankaListNazivFormatedOIB_1">
      <item>PUNGARTNIK SREĆKO, OIB 31556242938</item>
    </derivirana_varijabla>
  </DomainObject.Predmet.StrankaListNazivFormatedOIB>
  <DomainObject.Predmet.ProtuStrankaListFormated>
    <izvorni_sadrzaj>
      <item>CROATIAŠPORT d.o.o.</item>
    </izvorni_sadrzaj>
    <derivirana_varijabla naziv="DomainObject.Predmet.ProtuStrankaListFormated_1">
      <item>CROATIAŠPORT d.o.o.</item>
    </derivirana_varijabla>
  </DomainObject.Predmet.ProtuStrankaListFormated>
  <DomainObject.Predmet.ProtuStrankaListFormatedOIB>
    <izvorni_sadrzaj>
      <item>CROATIAŠPORT d.o.o., OIB 16889348027</item>
    </izvorni_sadrzaj>
    <derivirana_varijabla naziv="DomainObject.Predmet.ProtuStrankaListFormatedOIB_1">
      <item>CROATIAŠPORT d.o.o., OIB 16889348027</item>
    </derivirana_varijabla>
  </DomainObject.Predmet.ProtuStrankaListFormatedOIB>
  <DomainObject.Predmet.ProtuStrankaListFormatedWithAdress>
    <izvorni_sadrzaj>
      <item>CROATIAŠPORT d.o.o., Kolodvorska/bb, 10410 Velika Gorica</item>
    </izvorni_sadrzaj>
    <derivirana_varijabla naziv="DomainObject.Predmet.ProtuStrankaListFormatedWithAdress_1">
      <item>CROATIAŠPORT d.o.o., Kolodvorska/bb, 10410 Velika Gorica</item>
    </derivirana_varijabla>
  </DomainObject.Predmet.ProtuStrankaListFormatedWithAdress>
  <DomainObject.Predmet.ProtuStrankaListFormatedWithAdressOIB>
    <izvorni_sadrzaj>
      <item>CROATIAŠPORT d.o.o., OIB 16889348027, Kolodvorska/bb, 10410 Velika Gorica</item>
    </izvorni_sadrzaj>
    <derivirana_varijabla naziv="DomainObject.Predmet.ProtuStrankaListFormatedWithAdressOIB_1">
      <item>CROATIAŠPORT d.o.o., OIB 16889348027, Kolodvorska/bb, 10410 Velika Gorica</item>
    </derivirana_varijabla>
  </DomainObject.Predmet.ProtuStrankaListFormatedWithAdressOIB>
  <DomainObject.Predmet.ProtuStrankaListNazivFormated>
    <izvorni_sadrzaj>
      <item>CROATIAŠPORT d.o.o.</item>
    </izvorni_sadrzaj>
    <derivirana_varijabla naziv="DomainObject.Predmet.ProtuStrankaListNazivFormated_1">
      <item>CROATIAŠPORT d.o.o.</item>
    </derivirana_varijabla>
  </DomainObject.Predmet.ProtuStrankaListNazivFormated>
  <DomainObject.Predmet.ProtuStrankaListNazivFormatedOIB>
    <izvorni_sadrzaj>
      <item>CROATIAŠPORT d.o.o., OIB 16889348027</item>
    </izvorni_sadrzaj>
    <derivirana_varijabla naziv="DomainObject.Predmet.ProtuStrankaListNazivFormatedOIB_1">
      <item>CROATIAŠPORT d.o.o., OIB 16889348027</item>
    </derivirana_varijabla>
  </DomainObject.Predmet.ProtuStrankaListNazivFormatedOIB>
  <DomainObject.Predmet.OstaliListFormated>
    <izvorni_sadrzaj>
      <item>Irena Radić punomoćnik sudionika u postupku PUNGARTNIK SREĆKO</item>
      <item>Ohran Bečić</item>
      <item>Martin Lukin</item>
      <item>ERSTE&amp;STEIERMÄRKISCHE BANKA dioničko društvo</item>
      <item>Tomislav Čavić</item>
    </izvorni_sadrzaj>
    <derivirana_varijabla naziv="DomainObject.Predmet.OstaliListFormated_1">
      <item>Irena Radić punomoćnik sudionika u postupku PUNGARTNIK SREĆKO</item>
      <item>Ohran Bečić</item>
      <item>Martin Lukin</item>
      <item>ERSTE&amp;STEIERMÄRKISCHE BANKA dioničko društvo</item>
      <item>Tomislav Čavić</item>
    </derivirana_varijabla>
  </DomainObject.Predmet.OstaliListFormated>
  <DomainObject.Predmet.OstaliListFormatedOIB>
    <izvorni_sadrzaj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FormatedOIB_1">
      <item>Irena Radić punomoćnik sudionika u postupku PUNGARTNIK SREĆKO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FormatedOIB>
  <DomainObject.Predmet.OstaliListFormatedWithAdress>
    <izvorni_sadrzaj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izvorni_sadrzaj>
    <derivirana_varijabla naziv="DomainObject.Predmet.OstaliListFormatedWithAdress_1">
      <item>Irena Radić, Đorđićeva 24., 10000 Zagreb punomoćnik sudionika u postupku PUNGARTNIK SREĆKO</item>
      <item>Ohran Bečić, Kozarčeva 16, 10000 Zagreb</item>
      <item>Martin Lukin, Gračanska cesta 145f, 10000 Zagreb</item>
      <item>ERSTE&amp;STEIERMÄRKISCHE BANKA dioničko društvo, Jadranski Trg 3/a, 51000 Rijeka</item>
      <item>Tomislav Čavić, Ulica grada Vukovara 269d, 10000 Zagreb</item>
    </derivirana_varijabla>
  </DomainObject.Predmet.OstaliListFormatedWithAdress>
  <DomainObject.Predmet.OstaliListFormatedWithAdressOIB>
    <izvorni_sadrzaj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izvorni_sadrzaj>
    <derivirana_varijabla naziv="DomainObject.Predmet.OstaliListFormatedWithAdressOIB_1">
      <item>Irena Radić, Đorđićeva 24., 10000 Zagreb punomoćnik sudionika u postupku PUNGARTNIK SREĆKO</item>
      <item>Ohran Bečić, OIB 49921988736, Kozarčeva 16, 10000 Zagreb</item>
      <item>Martin Lukin, OIB 12398076495, Gračanska cesta 145f, 10000 Zagreb</item>
      <item>ERSTE&amp;STEIERMÄRKISCHE BANKA dioničko društvo, OIB 23057039320, Jadranski Trg 3/a, 51000 Rijeka</item>
      <item>Tomislav Čavić, OIB 93102837390, Ulica grada Vukovara 269d, 10000 Zagreb</item>
    </derivirana_varijabla>
  </DomainObject.Predmet.OstaliListFormatedWithAdressOIB>
  <DomainObject.Predmet.OstaliListNazivFormated>
    <izvorni_sadrzaj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OstaliListNazivFormated_1">
      <item>Irena Radić</item>
      <item>Ohran Bečić</item>
      <item>Martin Lukin</item>
      <item>ERSTE&amp;STEIERMÄRKISCHE BANKA dioničko društvo</item>
      <item>Tomislav Čavić</item>
    </derivirana_varijabla>
  </DomainObject.Predmet.OstaliListNazivFormated>
  <DomainObject.Predmet.OstaliListNazivFormatedOIB>
    <izvorni_sadrzaj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izvorni_sadrzaj>
    <derivirana_varijabla naziv="DomainObject.Predmet.OstaliListNazivFormatedOIB_1">
      <item>Irena Radić</item>
      <item>Ohran Bečić, OIB 49921988736</item>
      <item>Martin Lukin, OIB 12398076495</item>
      <item>ERSTE&amp;STEIERMÄRKISCHE BANKA dioničko društvo, OIB 23057039320</item>
      <item>Tomislav Čavić, OIB 93102837390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PUNGARTNIK SREĆKO</izvorni_sadrzaj>
    <derivirana_varijabla naziv="DomainObject.Predmet.StrankaIDrugi_1">PUNGARTNIK SREĆKO</derivirana_varijabla>
  </DomainObject.Predmet.StrankaIDrugi>
  <DomainObject.Predmet.ProtustrankaIDrugi>
    <izvorni_sadrzaj>CROATIAŠPORT d.o.o.</izvorni_sadrzaj>
    <derivirana_varijabla naziv="DomainObject.Predmet.ProtustrankaIDrugi_1">CROATIAŠPORT d.o.o.</derivirana_varijabla>
  </DomainObject.Predmet.ProtustrankaIDrugi>
  <DomainObject.Predmet.StrankaIDrugiAdressOIB>
    <izvorni_sadrzaj>PUNGARTNIK SREĆKO, OIB 31556242938, Voćarska 13, 10298 Jablanovec</izvorni_sadrzaj>
    <derivirana_varijabla naziv="DomainObject.Predmet.StrankaIDrugiAdressOIB_1">PUNGARTNIK SREĆKO, OIB 31556242938, Voćarska 13, 10298 Jablanovec</derivirana_varijabla>
  </DomainObject.Predmet.StrankaIDrugiAdressOIB>
  <DomainObject.Predmet.ProtustrankaIDrugiAdressOIB>
    <izvorni_sadrzaj>CROATIAŠPORT d.o.o., OIB 16889348027, Kolodvorska/bb, 10410 Velika Gorica</izvorni_sadrzaj>
    <derivirana_varijabla naziv="DomainObject.Predmet.ProtustrankaIDrugiAdressOIB_1">CROATIAŠPORT d.o.o., OIB 16889348027, Kolodvorska/bb,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</izvorni_sadrzaj>
    <derivirana_varijabla naziv="DomainObject.Predmet.SudioniciListNaziv_1">
      <item>PUNGARTNIK SREĆKO</item>
      <item>CROATIAŠPORT d.o.o.</item>
      <item>Irena Radić</item>
      <item>Ohran Bečić</item>
      <item>Martin Lukin</item>
      <item>ERSTE&amp;STEIERMÄRKISCHE BANKA dioničko društvo</item>
      <item>Tomislav Čavić</item>
    </derivirana_varijabla>
  </DomainObject.Predmet.SudioniciListNaziv>
  <DomainObject.Predmet.SudioniciListAdressOIB>
    <izvorni_sadrzaj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</izvorni_sadrzaj>
    <derivirana_varijabla naziv="DomainObject.Predmet.SudioniciListAdressOIB_1">
      <item>PUNGARTNIK SREĆKO, OIB 31556242938, Voćarska 13,10298 Jablanovec</item>
      <item>CROATIAŠPORT d.o.o., OIB 16889348027, Kolodvorska/bb,10410 Velika Gorica</item>
      <item>Irena Radić, Đorđićeva 24.,10000 Zagreb</item>
      <item>Ohran Bečić, OIB 49921988736, Kozarčeva 16,10000 Zagreb</item>
      <item>Martin Lukin, OIB 12398076495, Gračanska cesta 145f,10000 Zagreb</item>
      <item>ERSTE&amp;STEIERMÄRKISCHE BANKA dioničko društvo, OIB 23057039320, Jadranski Trg 3/a,51000 Rijeka</item>
      <item>Tomislav Čavić, OIB 93102837390, Ulica grada Vukovara 269d,10000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31556242938</item>
      <item>, OIB 16889348027</item>
      <item>, OIB null</item>
      <item>, OIB 49921988736</item>
      <item>, OIB 12398076495</item>
      <item>, OIB 23057039320</item>
      <item>, OIB 93102837390</item>
    </izvorni_sadrzaj>
    <derivirana_varijabla naziv="DomainObject.Predmet.SudioniciListNazivOIB_1">
      <item>, OIB 31556242938</item>
      <item>, OIB 16889348027</item>
      <item>, OIB null</item>
      <item>, OIB 49921988736</item>
      <item>, OIB 12398076495</item>
      <item>, OIB 23057039320</item>
      <item>, OIB 93102837390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196</properties:Words>
  <properties:Characters>1025</properties:Characters>
  <properties:Lines>42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2016-04-20T12:13:00Z</dcterms:created>
  <dc:creator>Nada Kraljić</dc:creator>
  <cp:lastModifiedBy>Vinka Mihalinčić</cp:lastModifiedBy>
  <cp:lastPrinted>2008-04-23T09:56:00Z</cp:lastPrinted>
  <dcterms:modified xmlns:xsi="http://www.w3.org/2001/XMLSchema-instance" xsi:type="dcterms:W3CDTF">2016-04-20T12:18:00Z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