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5f49" w14:paraId="7325f4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B12930">
        <w:t>47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B12930">
        <w:t>7.</w:t>
      </w:r>
      <w:r w:rsidR="00ED2B2D">
        <w:t xml:space="preserve">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017224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E-197, </w:t>
      </w:r>
      <w:r w:rsidRPr="00103A86">
        <w:t>PARKIRNO MJESTO</w:t>
      </w:r>
      <w:r>
        <w:t xml:space="preserve"> - P 90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B1293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B12930">
        <w:rPr>
          <w:b/>
          <w:u w:val="single"/>
        </w:rPr>
        <w:t>5</w:t>
      </w:r>
      <w:r w:rsidR="00017224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B12930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5E1CD0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5E1CD0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E1CD0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2930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St-5/2018-145</izvorni_sadrzaj>
    <derivirana_varijabla naziv="DomainObject.PredzadnjaOdlukaIzPredmeta.Oznaka_1">St-5/2018-145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2019-01-02T13:38:00Z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(1st-5-18-152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