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5c86" w14:paraId="bc95c86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C48E5">
        <w:t>40</w:t>
      </w:r>
      <w:r w:rsidR="00AE5115">
        <w:t>4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E51095">
        <w:t xml:space="preserve"> </w:t>
      </w:r>
      <w:r w:rsidR="00AE5115">
        <w:t xml:space="preserve">m2b </w:t>
      </w:r>
      <w:proofErr w:type="spellStart"/>
      <w:r w:rsidR="00AE5115">
        <w:t>imprimo</w:t>
      </w:r>
      <w:proofErr w:type="spellEnd"/>
      <w:r w:rsidR="00AE5115">
        <w:t xml:space="preserve"> j.d</w:t>
      </w:r>
      <w:r w:rsidR="001D0B40">
        <w:t xml:space="preserve">.o.o. </w:t>
      </w:r>
      <w:r w:rsidR="00AE5115">
        <w:t xml:space="preserve">za posredovanje u trgovini raznovrsnim proizvodima Zagreb, Trg Hrvatskih Pavlina 3, OIB 46626018585, MBS 080911453, dana 5. siječnja 2017.,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AE5115">
        <w:t xml:space="preserve">m2b </w:t>
      </w:r>
      <w:proofErr w:type="spellStart"/>
      <w:r w:rsidR="00AE5115">
        <w:t>imprimo</w:t>
      </w:r>
      <w:proofErr w:type="spellEnd"/>
      <w:r w:rsidR="00AE5115">
        <w:t xml:space="preserve"> j.d.o.o. za posredovanje u trgovini raznovrsnim proizvodima Zagreb, Trg Hrvatskih Pavlina 3, OIB 46626018585, MBS 080911453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A05179">
        <w:t xml:space="preserve"> </w:t>
      </w:r>
      <w:r w:rsidR="00844F71">
        <w:t>Nikola Bojanić iz Osijeka, Bračka 179, OIB</w:t>
      </w:r>
      <w:r w:rsidR="00174FA0">
        <w:t xml:space="preserve"> 32886956915</w:t>
      </w:r>
      <w:r w:rsidR="00844F71">
        <w:t>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AE5115">
        <w:t xml:space="preserve">m2b </w:t>
      </w:r>
      <w:proofErr w:type="spellStart"/>
      <w:r w:rsidR="00AE5115">
        <w:t>imprimo</w:t>
      </w:r>
      <w:proofErr w:type="spellEnd"/>
      <w:r w:rsidR="00AE5115">
        <w:t xml:space="preserve"> j.d.o.o. za posredovanje u trgovini raznovrsnim proizvodima Zagreb, Trg Hrvatskih Pavlina 3, OIB 46626018585, MBS 080911453.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1D0B40">
        <w:t>31</w:t>
      </w:r>
      <w:r w:rsidR="00A05179">
        <w:t xml:space="preserve">. kolovoza </w:t>
      </w:r>
      <w:r w:rsidR="00E63356">
        <w:t xml:space="preserve">2016. zahtjev za provedbu skraćenog stečajnog postupka nad dužnikom </w:t>
      </w:r>
      <w:r w:rsidR="00AE5115">
        <w:t xml:space="preserve">m2b </w:t>
      </w:r>
      <w:proofErr w:type="spellStart"/>
      <w:r w:rsidR="00AE5115">
        <w:t>imprimo</w:t>
      </w:r>
      <w:proofErr w:type="spellEnd"/>
      <w:r w:rsidR="00AE5115">
        <w:t xml:space="preserve"> j.d.o.o. za posredovanje u trgovini raznovrsnim proizvodima Zagreb, Trg Hrvatskih Pavlina 3,</w:t>
      </w:r>
      <w:r w:rsidR="007D56BF">
        <w:t xml:space="preserve"> OIB 46626018585</w:t>
      </w:r>
      <w:r w:rsidR="001D0B40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1D0B40">
        <w:t>40</w:t>
      </w:r>
      <w:r w:rsidR="007D56BF">
        <w:t>4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D62F0A">
        <w:t xml:space="preserve">5.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FE3" w:rsidP="00C02BFE" w:rsidR="00C20FE3">
      <w:r>
        <w:separator/>
      </w:r>
    </w:p>
  </w:endnote>
  <w:endnote w:id="0" w:type="continuationSeparator">
    <w:p w:rsidRDefault="00C20FE3" w:rsidP="00C02BFE" w:rsidR="00C20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FE3" w:rsidP="00C02BFE" w:rsidR="00C20FE3">
      <w:r>
        <w:separator/>
      </w:r>
    </w:p>
  </w:footnote>
  <w:footnote w:id="0" w:type="continuationSeparator">
    <w:p w:rsidRDefault="00C20FE3" w:rsidP="00C02BFE" w:rsidR="00C20F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40</w:t>
    </w:r>
    <w:r w:rsidR="007D56BF">
      <w:t>4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74FA0"/>
    <w:rsid w:val="001B0F11"/>
    <w:rsid w:val="001C0539"/>
    <w:rsid w:val="001C2E37"/>
    <w:rsid w:val="001D0B40"/>
    <w:rsid w:val="001D7633"/>
    <w:rsid w:val="0022388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D56BF"/>
    <w:rsid w:val="007F503E"/>
    <w:rsid w:val="00804C5F"/>
    <w:rsid w:val="00827C72"/>
    <w:rsid w:val="00832F73"/>
    <w:rsid w:val="008415D2"/>
    <w:rsid w:val="00844F71"/>
    <w:rsid w:val="008C1F00"/>
    <w:rsid w:val="009365DE"/>
    <w:rsid w:val="009441A8"/>
    <w:rsid w:val="00955E0E"/>
    <w:rsid w:val="009716F5"/>
    <w:rsid w:val="00986876"/>
    <w:rsid w:val="009877A4"/>
    <w:rsid w:val="009A7D2C"/>
    <w:rsid w:val="009B5AFE"/>
    <w:rsid w:val="009F6327"/>
    <w:rsid w:val="00A05179"/>
    <w:rsid w:val="00A229AD"/>
    <w:rsid w:val="00A46EC8"/>
    <w:rsid w:val="00A60733"/>
    <w:rsid w:val="00AB2B2A"/>
    <w:rsid w:val="00AC0495"/>
    <w:rsid w:val="00AC3901"/>
    <w:rsid w:val="00AE5115"/>
    <w:rsid w:val="00AE5F81"/>
    <w:rsid w:val="00B11BFF"/>
    <w:rsid w:val="00B30AB4"/>
    <w:rsid w:val="00B4199C"/>
    <w:rsid w:val="00B720CE"/>
    <w:rsid w:val="00B83080"/>
    <w:rsid w:val="00BE3F93"/>
    <w:rsid w:val="00BF5CB0"/>
    <w:rsid w:val="00C027D8"/>
    <w:rsid w:val="00C02BFE"/>
    <w:rsid w:val="00C20FE3"/>
    <w:rsid w:val="00C55A69"/>
    <w:rsid w:val="00C62BDE"/>
    <w:rsid w:val="00C63862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E50563"/>
    <w:rsid w:val="00E51095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St-2404/2016-4</izvorni_sadrzaj>
    <derivirana_varijabla naziv="DomainObject.Oznaka_1">St-2404/2016-4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St-2404/2016</izvorni_sadrzaj>
    <derivirana_varijabla naziv="DomainObject.Predmet.OznakaBroj_1">St-2404/2016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m2b imprimo j.d.o.o. za posredovanje u trgovini raznovrsnim proizvodima</izvorni_sadrzaj>
    <derivirana_varijabla naziv="DomainObject.Predmet.ProtustrankaFormated_1">  m2b imprimo j.d.o.o. za posredovanje u trgovini raznovrsnim proizvodima</derivirana_varijabla>
  </DomainObject.Predmet.ProtustrankaFormated>
  <DomainObject.Predmet.ProtustrankaFormatedOIB>
    <izvorni_sadrzaj>  m2b imprimo j.d.o.o. za posredovanje u trgovini raznovrsnim proizvodima, OIB 46626018585</izvorni_sadrzaj>
    <derivirana_varijabla naziv="DomainObject.Predmet.ProtustrankaFormatedOIB_1">  m2b imprimo j.d.o.o. za posredovanje u trgovini raznovrsnim proizvodima, OIB 46626018585</derivirana_varijabla>
  </DomainObject.Predmet.ProtustrankaFormatedOIB>
  <DomainObject.Predmet.ProtustrankaFormatedWithAdress>
    <izvorni_sadrzaj> m2b imprimo j.d.o.o. za posredovanje u trgovini raznovrsnim proizvodima, Trg Hrvatskih Pavlina 3, 10000 Zagreb</izvorni_sadrzaj>
    <derivirana_varijabla naziv="DomainObject.Predmet.ProtustrankaFormatedWithAdress_1"> m2b imprimo j.d.o.o. za posredovanje u trgovini raznovrsnim proizvodima, Trg Hrvatskih Pavlina 3, 10000 Zagreb</derivirana_varijabla>
  </DomainObject.Predmet.ProtustrankaFormatedWithAdress>
  <DomainObject.Predmet.ProtustrankaFormatedWithAdressOIB>
    <izvorni_sadrzaj> m2b imprimo j.d.o.o. za posredovanje u trgovini raznovrsnim proizvodima, OIB 46626018585, Trg Hrvatskih Pavlina 3, 10000 Zagreb</izvorni_sadrzaj>
    <derivirana_varijabla naziv="DomainObject.Predmet.ProtustrankaFormatedWithAdressOIB_1"> m2b imprimo j.d.o.o. za posredovanje u trgovini raznovrsnim proizvodima, OIB 46626018585, Trg Hrvatskih Pavlina 3, 10000 Zagreb</derivirana_varijabla>
  </DomainObject.Predmet.ProtustrankaFormatedWithAdressOIB>
  <DomainObject.Predmet.ProtustrankaWithAdress>
    <izvorni_sadrzaj>m2b imprimo j.d.o.o. za posredovanje u trgovini raznovrsnim proizvodima Trg Hrvatskih Pavlina 3, 10000 Zagreb</izvorni_sadrzaj>
    <derivirana_varijabla naziv="DomainObject.Predmet.ProtustrankaWithAdress_1">m2b imprimo j.d.o.o. za posredovanje u trgovini raznovrsnim proizvodima Trg Hrvatskih Pavlina 3, 10000 Zagreb</derivirana_varijabla>
  </DomainObject.Predmet.ProtustrankaWithAdress>
  <DomainObject.Predmet.ProtustrankaWithAdressOIB>
    <izvorni_sadrzaj>m2b imprimo j.d.o.o. za posredovanje u trgovini raznovrsnim proizvodima, OIB 46626018585, Trg Hrvatskih Pavlina 3, 10000 Zagreb</izvorni_sadrzaj>
    <derivirana_varijabla naziv="DomainObject.Predmet.ProtustrankaWithAdressOIB_1">m2b imprimo j.d.o.o. za posredovanje u trgovini raznovrsnim proizvodima, OIB 46626018585, Trg Hrvatskih Pavlina 3, 10000 Zagreb</derivirana_varijabla>
  </DomainObject.Predmet.ProtustrankaWithAdressOIB>
  <DomainObject.Predmet.ProtustrankaNazivFormated>
    <izvorni_sadrzaj>m2b imprimo j.d.o.o. za posredovanje u trgovini raznovrsnim proizvodima</izvorni_sadrzaj>
    <derivirana_varijabla naziv="DomainObject.Predmet.ProtustrankaNazivFormated_1">m2b imprimo j.d.o.o. za posredovanje u trgovini raznovrsnim proizvodima</derivirana_varijabla>
  </DomainObject.Predmet.ProtustrankaNazivFormated>
  <DomainObject.Predmet.ProtustrankaNazivFormatedOIB>
    <izvorni_sadrzaj>m2b imprimo j.d.o.o. za posredovanje u trgovini raznovrsnim proizvodima, OIB 46626018585</izvorni_sadrzaj>
    <derivirana_varijabla naziv="DomainObject.Predmet.ProtustrankaNazivFormatedOIB_1">m2b imprimo j.d.o.o. za posredovanje u trgovini raznovrsnim proizvodima, OIB 46626018585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m2b imprimo j.d.o.o. za posredovanje u trgovini raznovrsnim proizvodima</item>
    </izvorni_sadrzaj>
    <derivirana_varijabla naziv="DomainObject.Predmet.ProtuStrankaListFormated_1">
      <item>m2b imprimo j.d.o.o. za posredovanje u trgovini raznovrsnim proizvodima</item>
    </derivirana_varijabla>
  </DomainObject.Predmet.ProtuStrankaListFormated>
  <DomainObject.Predmet.ProtuStrankaListFormatedOIB>
    <izvorni_sadrzaj>
      <item>m2b imprimo j.d.o.o. za posredovanje u trgovini raznovrsnim proizvodima, OIB 46626018585</item>
    </izvorni_sadrzaj>
    <derivirana_varijabla naziv="DomainObject.Predmet.ProtuStrankaListFormatedOIB_1">
      <item>m2b imprimo j.d.o.o. za posredovanje u trgovini raznovrsnim proizvodima, OIB 46626018585</item>
    </derivirana_varijabla>
  </DomainObject.Predmet.ProtuStrankaListFormatedOIB>
  <DomainObject.Predmet.ProtuStrankaListFormatedWithAdress>
    <izvorni_sadrzaj>
      <item>m2b imprimo j.d.o.o. za posredovanje u trgovini raznovrsnim proizvodima, Trg Hrvatskih Pavlina 3, 10000 Zagreb</item>
    </izvorni_sadrzaj>
    <derivirana_varijabla naziv="DomainObject.Predmet.ProtuStrankaListFormatedWithAdress_1">
      <item>m2b imprimo j.d.o.o. za posredovanje u trgovini raznovrsnim proizvodima, Trg Hrvatskih Pavlina 3, 10000 Zagreb</item>
    </derivirana_varijabla>
  </DomainObject.Predmet.ProtuStrankaListFormatedWithAdress>
  <DomainObject.Predmet.ProtuStrankaListFormatedWithAdressOIB>
    <izvorni_sadrzaj>
      <item>m2b imprimo j.d.o.o. za posredovanje u trgovini raznovrsnim proizvodima, OIB 46626018585, Trg Hrvatskih Pavlina 3, 10000 Zagreb</item>
    </izvorni_sadrzaj>
    <derivirana_varijabla naziv="DomainObject.Predmet.ProtuStrankaListFormatedWithAdressOIB_1">
      <item>m2b imprimo j.d.o.o. za posredovanje u trgovini raznovrsnim proizvodima, OIB 46626018585, Trg Hrvatskih Pavlina 3, 10000 Zagreb</item>
    </derivirana_varijabla>
  </DomainObject.Predmet.ProtuStrankaListFormatedWithAdressOIB>
  <DomainObject.Predmet.ProtuStrankaListNazivFormated>
    <izvorni_sadrzaj>
      <item>m2b imprimo j.d.o.o. za posredovanje u trgovini raznovrsnim proizvodima</item>
    </izvorni_sadrzaj>
    <derivirana_varijabla naziv="DomainObject.Predmet.ProtuStrankaListNazivFormated_1">
      <item>m2b imprimo j.d.o.o. za posredovanje u trgovini raznovrsnim proizvodima</item>
    </derivirana_varijabla>
  </DomainObject.Predmet.ProtuStrankaListNazivFormated>
  <DomainObject.Predmet.ProtuStrankaListNazivFormatedOIB>
    <izvorni_sadrzaj>
      <item>m2b imprimo j.d.o.o. za posredovanje u trgovini raznovrsnim proizvodima, OIB 46626018585</item>
    </izvorni_sadrzaj>
    <derivirana_varijabla naziv="DomainObject.Predmet.ProtuStrankaListNazivFormatedOIB_1">
      <item>m2b imprimo j.d.o.o. za posredovanje u trgovini raznovrsnim proizvodima, OIB 46626018585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St-2404/2016-4</izvorni_sadrzaj>
    <derivirana_varijabla naziv="DomainObject.PoslovniBrojDokumenta_1">St-2404/2016-4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m2b imprimo j.d.o.o. za posredovanje u trgovini raznovrsnim proizvodima</izvorni_sadrzaj>
    <derivirana_varijabla naziv="DomainObject.Predmet.ProtustrankaIDrugi_1">m2b imprimo j.d.o.o. za posredovanje u trgovini raznovrsnim proizvodima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m2b imprimo j.d.o.o. za posredovanje u trgovini raznovrsnim proizvodima, OIB 46626018585, Trg Hrvatskih Pavlina 3, 10000 Zagreb</izvorni_sadrzaj>
    <derivirana_varijabla naziv="DomainObject.Predmet.ProtustrankaIDrugiAdressOIB_1">m2b imprimo j.d.o.o. za posredovanje u trgovini raznovrsnim proizvodima, OIB 46626018585, Trg Hrvatskih Pavlina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m2b imprimo j.d.o.o. za posredovanje u trgovini raznovrsnim proizvodima</item>
      <item>FINA Regionalni centar Zagreb</item>
    </izvorni_sadrzaj>
    <derivirana_varijabla naziv="DomainObject.Predmet.SudioniciListNaziv_1">
      <item>m2b imprimo j.d.o.o. za posredovanje u trgovini raznovrsnim proizvodima</item>
      <item>FINA Regionalni centar Zagreb</item>
    </derivirana_varijabla>
  </DomainObject.Predmet.SudioniciListNaziv>
  <DomainObject.Predmet.SudioniciListAdressOIB>
    <izvorni_sadrzaj>
      <item>m2b imprimo j.d.o.o. za posredovanje u trgovini raznovrsnim proizvodima, OIB 46626018585, Trg Hrvatskih Pavlina 3,10000 Zagreb</item>
      <item>FINA Regionalni centar Zagreb, OIB 85821130368, Trg svibanjskih žrtava 1995. br. 1,10000 Zagreb</item>
    </izvorni_sadrzaj>
    <derivirana_varijabla naziv="DomainObject.Predmet.SudioniciListAdressOIB_1">
      <item>m2b imprimo j.d.o.o. za posredovanje u trgovini raznovrsnim proizvodima, OIB 46626018585, Trg Hrvatskih Pavlina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46626018585</item>
      <item>, OIB 85821130368</item>
    </izvorni_sadrzaj>
    <derivirana_varijabla naziv="DomainObject.Predmet.SudioniciListNazivOIB_1">
      <item>, OIB 46626018585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674E5-2D82-44E9-B6AC-B89A14C0F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2453</properties:Characters>
  <properties:Lines>87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2017-01-05T07:43:00Z</dcterms:created>
  <dc:creator>Darija Miličević</dc:creator>
  <cp:lastModifiedBy>Darija Miličević</cp:lastModifiedBy>
  <cp:lastPrinted>2016-08-23T08:30:00Z</cp:lastPrinted>
  <dcterms:modified xmlns:xsi="http://www.w3.org/2001/XMLSchema-instance" xsi:type="dcterms:W3CDTF">2017-01-05T08:57:00Z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