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933a" w14:paraId="cab933a" w:rsidRDefault="009A11DA" w:rsidP="009A11DA" w:rsidR="009A11DA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11DA" w:rsidP="009A11DA" w:rsidR="009A11DA">
      <w:r>
        <w:t xml:space="preserve">         REPUBLIKA HRVATSKA</w:t>
      </w:r>
    </w:p>
    <w:p w:rsidRDefault="009A11DA" w:rsidP="009A11DA" w:rsidR="009A11DA">
      <w:r>
        <w:t xml:space="preserve"> TRGOVAČKI SUD U VARAŽDINU</w:t>
      </w:r>
    </w:p>
    <w:p w:rsidRDefault="009A11DA" w:rsidP="009A11DA" w:rsidR="009A11DA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9A11DA" w:rsidP="009A11DA" w:rsidR="009A11DA">
      <w:pPr>
        <w:outlineLvl w:val="0"/>
        <w:rPr>
          <w:lang w:val="hr-HR"/>
        </w:rPr>
      </w:pPr>
    </w:p>
    <w:p w:rsidRDefault="009A11DA" w:rsidP="009A11DA" w:rsidR="009A11DA">
      <w:pPr>
        <w:rPr>
          <w:lang w:val="hr-HR"/>
        </w:rPr>
      </w:pPr>
    </w:p>
    <w:p w:rsidRDefault="009A11DA" w:rsidP="009A11DA" w:rsidR="009A11DA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HAJDAROVIĆ DRAGUTIN I KATARINA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za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 I </w:t>
      </w:r>
      <w:proofErr w:type="spellStart"/>
      <w:r>
        <w:t>usluge</w:t>
      </w:r>
      <w:proofErr w:type="spellEnd"/>
      <w:r>
        <w:t xml:space="preserve">, OIB: 79848648822,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Hrašćan</w:t>
      </w:r>
      <w:proofErr w:type="spellEnd"/>
      <w:r>
        <w:t xml:space="preserve">, </w:t>
      </w:r>
      <w:proofErr w:type="spellStart"/>
      <w:r>
        <w:t>Čakovečka</w:t>
      </w:r>
      <w:proofErr w:type="spellEnd"/>
      <w:r>
        <w:t xml:space="preserve"> 82</w:t>
      </w:r>
      <w:r>
        <w:t xml:space="preserve">, dana </w:t>
      </w:r>
      <w:r>
        <w:t xml:space="preserve">20. </w:t>
      </w:r>
      <w:proofErr w:type="spellStart"/>
      <w:proofErr w:type="gramStart"/>
      <w:r>
        <w:t>studenog</w:t>
      </w:r>
      <w:proofErr w:type="spellEnd"/>
      <w:proofErr w:type="gramEnd"/>
      <w:r>
        <w:t xml:space="preserve"> 2017. </w:t>
      </w:r>
      <w:proofErr w:type="spellStart"/>
      <w:proofErr w:type="gramStart"/>
      <w:r>
        <w:t>temeljem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9A11DA" w:rsidP="009A11DA" w:rsidR="009A11DA">
      <w:pPr>
        <w:jc w:val="both"/>
      </w:pPr>
    </w:p>
    <w:p w:rsidRDefault="009A11DA" w:rsidP="009A11DA" w:rsidR="009A11DA">
      <w:pPr>
        <w:jc w:val="both"/>
      </w:pPr>
    </w:p>
    <w:p w:rsidRDefault="009A11DA" w:rsidP="009A11DA" w:rsidR="009A11DA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9A11DA" w:rsidP="009A11DA" w:rsidR="009A11DA">
      <w:pPr>
        <w:jc w:val="center"/>
        <w:rPr>
          <w:sz w:val="28"/>
          <w:szCs w:val="28"/>
          <w:lang w:val="hr-HR"/>
        </w:rPr>
      </w:pPr>
    </w:p>
    <w:p w:rsidRDefault="009A11DA" w:rsidP="009A11DA" w:rsidR="009A11DA">
      <w:pPr>
        <w:jc w:val="both"/>
        <w:rPr>
          <w:lang w:val="hr-HR"/>
        </w:rPr>
      </w:pPr>
    </w:p>
    <w:p w:rsidRDefault="009A11DA" w:rsidP="009A11DA" w:rsidR="009A11DA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065A18">
        <w:t xml:space="preserve">HAJDAROVIĆ DRAGUTIN I KATARINA </w:t>
      </w:r>
      <w:proofErr w:type="spellStart"/>
      <w:r w:rsidR="00065A18">
        <w:t>d.o.o</w:t>
      </w:r>
      <w:proofErr w:type="spellEnd"/>
      <w:r w:rsidR="00065A18">
        <w:t xml:space="preserve">. </w:t>
      </w:r>
      <w:proofErr w:type="spellStart"/>
      <w:proofErr w:type="gramStart"/>
      <w:r w:rsidR="00065A18">
        <w:t>za</w:t>
      </w:r>
      <w:proofErr w:type="spellEnd"/>
      <w:proofErr w:type="gramEnd"/>
      <w:r w:rsidR="00065A18">
        <w:t xml:space="preserve"> </w:t>
      </w:r>
      <w:proofErr w:type="spellStart"/>
      <w:r w:rsidR="00065A18">
        <w:t>trgovinu</w:t>
      </w:r>
      <w:proofErr w:type="spellEnd"/>
      <w:r w:rsidR="00065A18">
        <w:t xml:space="preserve"> I </w:t>
      </w:r>
      <w:proofErr w:type="spellStart"/>
      <w:r w:rsidR="00065A18">
        <w:t>usluge</w:t>
      </w:r>
      <w:proofErr w:type="spellEnd"/>
      <w:r w:rsidR="00065A18">
        <w:t xml:space="preserve">, OIB: 79848648822, </w:t>
      </w:r>
      <w:proofErr w:type="spellStart"/>
      <w:r w:rsidR="00065A18">
        <w:t>Gornji</w:t>
      </w:r>
      <w:proofErr w:type="spellEnd"/>
      <w:r w:rsidR="00065A18">
        <w:t xml:space="preserve"> </w:t>
      </w:r>
      <w:proofErr w:type="spellStart"/>
      <w:r w:rsidR="00065A18">
        <w:t>Hrašćan</w:t>
      </w:r>
      <w:proofErr w:type="spellEnd"/>
      <w:r w:rsidR="00065A18">
        <w:t xml:space="preserve">, </w:t>
      </w:r>
      <w:proofErr w:type="spellStart"/>
      <w:r w:rsidR="00065A18">
        <w:t>Čakovečka</w:t>
      </w:r>
      <w:proofErr w:type="spellEnd"/>
      <w:r w:rsidR="00065A18">
        <w:t xml:space="preserve"> 82</w:t>
      </w:r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065A18">
        <w:t>20.250,50</w:t>
      </w:r>
      <w:r>
        <w:t xml:space="preserve"> kn.</w:t>
      </w:r>
    </w:p>
    <w:p w:rsidRDefault="009A11DA" w:rsidP="009A11DA" w:rsidR="009A11DA">
      <w:pPr>
        <w:jc w:val="both"/>
      </w:pPr>
    </w:p>
    <w:p w:rsidRDefault="009A11DA" w:rsidP="009A11DA" w:rsidR="009A11DA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2F529B">
        <w:t>Neđad</w:t>
      </w:r>
      <w:proofErr w:type="spellEnd"/>
      <w:r w:rsidR="002F529B">
        <w:t xml:space="preserve"> </w:t>
      </w:r>
      <w:proofErr w:type="spellStart"/>
      <w:r w:rsidR="002F529B">
        <w:t>Jakup</w:t>
      </w:r>
      <w:proofErr w:type="spellEnd"/>
      <w:r w:rsidR="002F529B">
        <w:t xml:space="preserve">, OIB: 44295651665, Novo </w:t>
      </w:r>
      <w:proofErr w:type="spellStart"/>
      <w:r w:rsidR="002F529B">
        <w:t>Selo</w:t>
      </w:r>
      <w:proofErr w:type="spellEnd"/>
      <w:r w:rsidR="002F529B">
        <w:t xml:space="preserve"> Na </w:t>
      </w:r>
      <w:proofErr w:type="spellStart"/>
      <w:r w:rsidR="002F529B">
        <w:t>Dravi</w:t>
      </w:r>
      <w:proofErr w:type="spellEnd"/>
      <w:r w:rsidR="002F529B">
        <w:t xml:space="preserve">, </w:t>
      </w:r>
      <w:proofErr w:type="spellStart"/>
      <w:r w:rsidR="002F529B">
        <w:t>Vladimira</w:t>
      </w:r>
      <w:proofErr w:type="spellEnd"/>
      <w:r w:rsidR="002F529B">
        <w:t xml:space="preserve"> </w:t>
      </w:r>
      <w:proofErr w:type="spellStart"/>
      <w:r w:rsidR="002F529B">
        <w:t>Bakarića</w:t>
      </w:r>
      <w:proofErr w:type="spellEnd"/>
      <w:r w:rsidR="002F529B">
        <w:t xml:space="preserve"> 27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9A11DA" w:rsidP="009A11DA" w:rsidR="009A11DA">
      <w:pPr>
        <w:jc w:val="both"/>
      </w:pPr>
    </w:p>
    <w:p w:rsidRDefault="009A11DA" w:rsidP="009A11DA" w:rsidR="009A11DA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9A11DA" w:rsidP="009A11DA" w:rsidR="009A11DA">
      <w:pPr>
        <w:jc w:val="both"/>
      </w:pPr>
    </w:p>
    <w:p w:rsidRDefault="009A11DA" w:rsidP="009A11DA" w:rsidR="009A11DA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9A11DA" w:rsidP="009A11DA" w:rsidR="009A11DA">
      <w:pPr>
        <w:jc w:val="both"/>
      </w:pPr>
      <w:r>
        <w:tab/>
      </w:r>
    </w:p>
    <w:p w:rsidRDefault="009A11DA" w:rsidP="009A11DA" w:rsidR="009A11DA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9A11DA" w:rsidP="009A11DA" w:rsidR="009A11DA">
      <w:pPr>
        <w:outlineLvl w:val="0"/>
        <w:rPr>
          <w:lang w:val="hr-HR"/>
        </w:rPr>
      </w:pPr>
    </w:p>
    <w:p w:rsidRDefault="009A11DA" w:rsidP="009A11DA" w:rsidR="009A11DA">
      <w:pPr>
        <w:outlineLvl w:val="0"/>
        <w:rPr>
          <w:lang w:val="hr-HR"/>
        </w:rPr>
      </w:pPr>
    </w:p>
    <w:p w:rsidRDefault="009A11DA" w:rsidP="009A11DA" w:rsidR="009A11DA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9A11DA" w:rsidP="009A11DA" w:rsidR="009A11DA">
      <w:pPr>
        <w:outlineLvl w:val="0"/>
        <w:rPr>
          <w:lang w:val="hr-HR"/>
        </w:rPr>
      </w:pPr>
    </w:p>
    <w:p w:rsidRDefault="009A11DA" w:rsidP="009A11DA" w:rsidR="009A11DA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616574">
        <w:rPr>
          <w:lang w:val="hr-HR"/>
        </w:rPr>
        <w:t>17. studenog</w:t>
      </w:r>
      <w:r>
        <w:rPr>
          <w:lang w:val="hr-HR"/>
        </w:rPr>
        <w:t xml:space="preserve"> 2017.,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616574">
        <w:t xml:space="preserve">HAJDAROVIĆ DRAGUTIN I KATARINA </w:t>
      </w:r>
      <w:proofErr w:type="spellStart"/>
      <w:r w:rsidR="00616574">
        <w:t>d.o.o</w:t>
      </w:r>
      <w:proofErr w:type="spellEnd"/>
      <w:r w:rsidR="00616574">
        <w:t xml:space="preserve">. </w:t>
      </w:r>
      <w:proofErr w:type="spellStart"/>
      <w:proofErr w:type="gramStart"/>
      <w:r w:rsidR="00616574">
        <w:t>za</w:t>
      </w:r>
      <w:proofErr w:type="spellEnd"/>
      <w:proofErr w:type="gramEnd"/>
      <w:r w:rsidR="00616574">
        <w:t xml:space="preserve"> </w:t>
      </w:r>
      <w:proofErr w:type="spellStart"/>
      <w:r w:rsidR="00616574">
        <w:t>trgovinu</w:t>
      </w:r>
      <w:proofErr w:type="spellEnd"/>
      <w:r w:rsidR="00616574">
        <w:t xml:space="preserve"> I </w:t>
      </w:r>
      <w:proofErr w:type="spellStart"/>
      <w:r w:rsidR="00616574">
        <w:t>usluge</w:t>
      </w:r>
      <w:proofErr w:type="spellEnd"/>
      <w:r w:rsidR="00616574">
        <w:t xml:space="preserve">, OIB: 79848648822, </w:t>
      </w:r>
      <w:proofErr w:type="spellStart"/>
      <w:r w:rsidR="00616574">
        <w:t>Gornji</w:t>
      </w:r>
      <w:proofErr w:type="spellEnd"/>
      <w:r w:rsidR="00616574">
        <w:t xml:space="preserve"> </w:t>
      </w:r>
      <w:proofErr w:type="spellStart"/>
      <w:r w:rsidR="00616574">
        <w:t>Hrašćan</w:t>
      </w:r>
      <w:proofErr w:type="spellEnd"/>
      <w:r w:rsidR="00616574">
        <w:t xml:space="preserve">, </w:t>
      </w:r>
      <w:proofErr w:type="spellStart"/>
      <w:r w:rsidR="00616574">
        <w:t>Čakovečka</w:t>
      </w:r>
      <w:proofErr w:type="spellEnd"/>
      <w:r w:rsidR="00616574">
        <w:t xml:space="preserve"> 82</w:t>
      </w:r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616574">
        <w:t xml:space="preserve">14. </w:t>
      </w:r>
      <w:proofErr w:type="spellStart"/>
      <w:proofErr w:type="gramStart"/>
      <w:r w:rsidR="00616574">
        <w:t>studenog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1B6AF6">
        <w:t>20.250,50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9A11DA" w:rsidP="009A11DA" w:rsidR="009A11DA">
      <w:pPr>
        <w:jc w:val="both"/>
        <w:outlineLvl w:val="0"/>
        <w:rPr>
          <w:lang w:val="hr-HR"/>
        </w:rPr>
      </w:pPr>
    </w:p>
    <w:p w:rsidRDefault="009A11DA" w:rsidP="009A11DA" w:rsidR="009A11DA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9A11DA" w:rsidP="009A11DA" w:rsidR="009A11DA">
      <w:pPr>
        <w:jc w:val="both"/>
        <w:outlineLvl w:val="0"/>
        <w:rPr>
          <w:lang w:val="hr-HR"/>
        </w:rPr>
      </w:pPr>
    </w:p>
    <w:p w:rsidRDefault="009A11DA" w:rsidP="009A11DA" w:rsidR="009A11DA">
      <w:pPr>
        <w:jc w:val="center"/>
        <w:outlineLvl w:val="0"/>
        <w:rPr>
          <w:lang w:val="hr-HR"/>
        </w:rPr>
      </w:pPr>
    </w:p>
    <w:p w:rsidRDefault="009A11DA" w:rsidP="009A11DA" w:rsidR="009A11DA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20. studenog</w:t>
      </w:r>
      <w:r>
        <w:rPr>
          <w:lang w:val="hr-HR"/>
        </w:rPr>
        <w:t xml:space="preserve"> 2017. </w:t>
      </w:r>
    </w:p>
    <w:p w:rsidRDefault="009A11DA" w:rsidP="009A11DA" w:rsidR="009A11DA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9A11DA" w:rsidP="009A11DA" w:rsidR="009A11DA">
      <w:pPr>
        <w:jc w:val="center"/>
        <w:outlineLvl w:val="0"/>
        <w:rPr>
          <w:lang w:val="hr-HR"/>
        </w:rPr>
      </w:pPr>
    </w:p>
    <w:p w:rsidRDefault="009A11DA" w:rsidP="009A11DA" w:rsidR="009A11DA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9A11DA" w:rsidP="009A11DA" w:rsidR="009A11DA">
      <w:pPr>
        <w:ind w:firstLine="720" w:left="3600"/>
        <w:outlineLvl w:val="0"/>
        <w:rPr>
          <w:lang w:val="hr-HR"/>
        </w:rPr>
      </w:pPr>
    </w:p>
    <w:p w:rsidRDefault="009A11DA" w:rsidP="00F90C3A" w:rsidR="009A11DA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9A11DA" w:rsidP="009A11DA" w:rsidR="009A11DA">
      <w:pPr>
        <w:ind w:firstLine="720" w:left="3600"/>
        <w:outlineLvl w:val="0"/>
        <w:rPr>
          <w:lang w:val="hr-HR"/>
        </w:rPr>
      </w:pPr>
    </w:p>
    <w:p w:rsidRDefault="009A11DA" w:rsidP="009A11DA" w:rsidR="009A11DA">
      <w:pPr>
        <w:outlineLvl w:val="0"/>
        <w:rPr>
          <w:lang w:val="hr-HR"/>
        </w:rPr>
      </w:pPr>
    </w:p>
    <w:p w:rsidRDefault="009A11DA" w:rsidP="009A11DA" w:rsidR="009A11DA">
      <w:pPr>
        <w:outlineLvl w:val="0"/>
        <w:rPr>
          <w:lang w:val="hr-HR"/>
        </w:rPr>
      </w:pPr>
    </w:p>
    <w:p w:rsidRDefault="009A11DA" w:rsidP="009A11DA" w:rsidR="009A11DA">
      <w:pPr>
        <w:outlineLvl w:val="0"/>
        <w:rPr>
          <w:lang w:val="hr-HR"/>
        </w:rPr>
      </w:pPr>
    </w:p>
    <w:p w:rsidRDefault="009A11DA" w:rsidP="009A11DA" w:rsidR="009A11DA">
      <w:pPr>
        <w:outlineLvl w:val="0"/>
        <w:rPr>
          <w:lang w:val="hr-HR"/>
        </w:rPr>
      </w:pPr>
    </w:p>
    <w:p w:rsidRDefault="009A11DA" w:rsidP="009A11DA" w:rsidR="009A11DA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9A11DA" w:rsidP="009A11DA" w:rsidR="009A11DA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9A11DA" w:rsidP="009A11DA" w:rsidR="009A11DA"/>
    <w:p w:rsidRDefault="00AE649C" w:rsidP="009A11DA" w:rsidR="00AE649C" w:rsidRPr="009A11DA"/>
    <w:sectPr w:rsidSect="0032366B" w:rsidR="00AE649C" w:rsidRPr="009A11D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1DA" w:rsidR="008333A9">
    <w:pPr>
      <w:pStyle w:val="Zaglavlje"/>
    </w:pPr>
    <w:r>
      <w:rPr>
        <w:rStyle w:val="PozadinaSvijetloCrvena"/>
        <w:shd w:fill="auto" w:color="auto" w:val="clear"/>
      </w:rPr>
      <w:t>Poslovni broj: 8 St-566/17-3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5A1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6AF6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9B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6574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1DA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1D4D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A4E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07D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C3A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A11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A11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80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St-566/2017-3</izvorni_sadrzaj>
    <derivirana_varijabla naziv="DomainObject.Oznaka_1">St-566/2017-3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2017.</izvorni_sadrzaj>
    <derivirana_varijabla naziv="DomainObject.Predmet.DatumOsnivanja_1">17.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St-566/2017</izvorni_sadrzaj>
    <derivirana_varijabla naziv="DomainObject.Predmet.OznakaBroj_1">St-566/2017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HAJDAROVIĆ DRAGUTIN I KATARINA društvo s ograničenom odgovornošću za trgovinu i usluge zastupanog po punomoćniku Neđad Jakup</izvorni_sadrzaj>
    <derivirana_varijabla naziv="DomainObject.Predmet.ProtustrankaFormated_1">  HAJDAROVIĆ DRAGUTIN I KATARINA društvo s ograničenom odgovornošću za trgovinu i usluge zastupanog po punomoćniku Neđad Jakup</derivirana_varijabla>
  </DomainObject.Predmet.ProtustrankaFormated>
  <DomainObject.Predmet.ProtustrankaFormatedOIB>
    <izvorni_sadrzaj>  HAJDAROVIĆ DRAGUTIN I KATARINA društvo s ograničenom odgovornošću za trgovinu i usluge, OIB 79848648822 zastupanog po punomoćniku Neđad Jakup</izvorni_sadrzaj>
    <derivirana_varijabla naziv="DomainObject.Predmet.ProtustrankaFormatedOIB_1">  HAJDAROVIĆ DRAGUTIN I KATARINA društvo s ograničenom odgovornošću za trgovinu i usluge, OIB 79848648822 zastupanog po punomoćniku Neđad Jakup</derivirana_varijabla>
  </DomainObject.Predmet.ProtustrankaFormatedOIB>
  <DomainObject.Predmet.ProtustrankaFormatedWithAdress>
    <izvorni_sadrzaj> HAJDAROVIĆ DRAGUTIN I KATARINA društvo s ograničenom odgovornošću za trgovinu i usluge, Čakovečka 82, 40000 Gornji Hrašćan zastupanog po punomoćniku Neđad Jakup</izvorni_sadrzaj>
    <derivirana_varijabla naziv="DomainObject.Predmet.ProtustrankaFormatedWithAdress_1"> HAJDAROVIĆ DRAGUTIN I KATARINA društvo s ograničenom odgovornošću za trgovinu i usluge, Čakovečka 82, 40000 Gornji Hrašćan zastupanog po punomoćniku Neđad Jakup</derivirana_varijabla>
  </DomainObject.Predmet.ProtustrankaFormatedWithAdress>
  <DomainObject.Predmet.ProtustrankaFormatedWithAdressOIB>
    <izvorni_sadrzaj> HAJDAROVIĆ DRAGUTIN I KATARINA društvo s ograničenom odgovornošću za trgovinu i usluge, OIB 79848648822, Čakovečka 82, 40000 Gornji Hrašćan zastupanog po punomoćniku Neđad Jakup</izvorni_sadrzaj>
    <derivirana_varijabla naziv="DomainObject.Predmet.ProtustrankaFormatedWithAdressOIB_1"> HAJDAROVIĆ DRAGUTIN I KATARINA društvo s ograničenom odgovornošću za trgovinu i usluge, OIB 79848648822, Čakovečka 82, 40000 Gornji Hrašćan zastupanog po punomoćniku Neđad Jakup</derivirana_varijabla>
  </DomainObject.Predmet.ProtustrankaFormatedWithAdressOIB>
  <DomainObject.Predmet.ProtustrankaWithAdress>
    <izvorni_sadrzaj>HAJDAROVIĆ DRAGUTIN I KATARINA društvo s ograničenom odgovornošću za trgovinu i usluge Čakovečka 82, 40000 Gornji Hrašćan</izvorni_sadrzaj>
    <derivirana_varijabla naziv="DomainObject.Predmet.ProtustrankaWithAdress_1">HAJDAROVIĆ DRAGUTIN I KATARINA društvo s ograničenom odgovornošću za trgovinu i usluge Čakovečka 82, 40000 Gornji Hrašćan</derivirana_varijabla>
  </DomainObject.Predmet.ProtustrankaWithAdress>
  <DomainObject.Predmet.ProtustrankaWithAdressOIB>
    <izvorni_sadrzaj>HAJDAROVIĆ DRAGUTIN I KATARINA društvo s ograničenom odgovornošću za trgovinu i usluge, OIB 79848648822, Čakovečka 82, 40000 Gornji Hrašćan</izvorni_sadrzaj>
    <derivirana_varijabla naziv="DomainObject.Predmet.ProtustrankaWithAdressOIB_1">HAJDAROVIĆ DRAGUTIN I KATARINA društvo s ograničenom odgovornošću za trgovinu i usluge, OIB 79848648822, Čakovečka 82, 40000 Gornji Hrašćan</derivirana_varijabla>
  </DomainObject.Predmet.ProtustrankaWithAdressOIB>
  <DomainObject.Predmet.ProtustrankaNazivFormated>
    <izvorni_sadrzaj>HAJDAROVIĆ DRAGUTIN I KATARINA društvo s ograničenom odgovornošću za trgovinu i usluge</izvorni_sadrzaj>
    <derivirana_varijabla naziv="DomainObject.Predmet.ProtustrankaNazivFormated_1">HAJDAROVIĆ DRAGUTIN I KATARINA društvo s ograničenom odgovornošću za trgovinu i usluge</derivirana_varijabla>
  </DomainObject.Predmet.ProtustrankaNazivFormated>
  <DomainObject.Predmet.ProtustrankaNazivFormatedOIB>
    <izvorni_sadrzaj>HAJDAROVIĆ DRAGUTIN I KATARINA društvo s ograničenom odgovornošću za trgovinu i usluge, OIB 79848648822</izvorni_sadrzaj>
    <derivirana_varijabla naziv="DomainObject.Predmet.ProtustrankaNazivFormatedOIB_1">HAJDAROVIĆ DRAGUTIN I KATARINA društvo s ograničenom odgovornošću za trgovinu i usluge, OIB 79848648822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20250.50</izvorni_sadrzaj>
    <derivirana_varijabla naziv="DomainObject.Predmet.TrenutnaVrijednost_1">20250.50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HAJDAROVIĆ DRAGUTIN I KATARINA društvo s ograničenom odgovornošću za trgovinu i usluge zastupanog po punomoćniku Neđad Jakup</item>
    </izvorni_sadrzaj>
    <derivirana_varijabla naziv="DomainObject.Predmet.ProtuStrankaListFormated_1">
      <item>HAJDAROVIĆ DRAGUTIN I KATARINA društvo s ograničenom odgovornošću za trgovinu i usluge zastupanog po punomoćniku Neđad Jakup</item>
    </derivirana_varijabla>
  </DomainObject.Predmet.ProtuStrankaListFormated>
  <DomainObject.Predmet.ProtuStrankaListFormatedOIB>
    <izvorni_sadrzaj>
      <item>HAJDAROVIĆ DRAGUTIN I KATARINA društvo s ograničenom odgovornošću za trgovinu i usluge, OIB 79848648822 zastupanog po punomoćniku Neđad Jakup</item>
    </izvorni_sadrzaj>
    <derivirana_varijabla naziv="DomainObject.Predmet.ProtuStrankaListFormatedOIB_1">
      <item>HAJDAROVIĆ DRAGUTIN I KATARINA društvo s ograničenom odgovornošću za trgovinu i usluge, OIB 79848648822 zastupanog po punomoćniku Neđad Jakup</item>
    </derivirana_varijabla>
  </DomainObject.Predmet.ProtuStrankaListFormatedOIB>
  <DomainObject.Predmet.ProtuStrankaListFormatedWithAdress>
    <izvorni_sadrzaj>
      <item>HAJDAROVIĆ DRAGUTIN I KATARINA društvo s ograničenom odgovornošću za trgovinu i usluge, Čakovečka 82, 40000 Gornji Hrašćan zastupanog po punomoćniku Neđad Jakup</item>
    </izvorni_sadrzaj>
    <derivirana_varijabla naziv="DomainObject.Predmet.ProtuStrankaListFormatedWithAdress_1">
      <item>HAJDAROVIĆ DRAGUTIN I KATARINA društvo s ograničenom odgovornošću za trgovinu i usluge, Čakovečka 82, 40000 Gornji Hrašćan zastupanog po punomoćniku Neđad Jakup</item>
    </derivirana_varijabla>
  </DomainObject.Predmet.ProtuStrankaListFormatedWithAdress>
  <DomainObject.Predmet.ProtuStrankaListFormatedWithAdressOIB>
    <izvorni_sadrzaj>
      <item>HAJDAROVIĆ DRAGUTIN I KATARINA društvo s ograničenom odgovornošću za trgovinu i usluge, OIB 79848648822, Čakovečka 82, 40000 Gornji Hrašćan zastupanog po punomoćniku Neđad Jakup</item>
    </izvorni_sadrzaj>
    <derivirana_varijabla naziv="DomainObject.Predmet.ProtuStrankaListFormatedWithAdressOIB_1">
      <item>HAJDAROVIĆ DRAGUTIN I KATARINA društvo s ograničenom odgovornošću za trgovinu i usluge, OIB 79848648822, Čakovečka 82, 40000 Gornji Hrašćan zastupanog po punomoćniku Neđad Jakup</item>
    </derivirana_varijabla>
  </DomainObject.Predmet.ProtuStrankaListFormatedWithAdressOIB>
  <DomainObject.Predmet.ProtuStrankaListNazivFormated>
    <izvorni_sadrzaj>
      <item>HAJDAROVIĆ DRAGUTIN I KATARINA društvo s ograničenom odgovornošću za trgovinu i usluge</item>
    </izvorni_sadrzaj>
    <derivirana_varijabla naziv="DomainObject.Predmet.ProtuStrankaListNazivFormated_1">
      <item>HAJDAROVIĆ DRAGUTIN I KATARINA društvo s ograničenom odgovornošću za trgovinu i usluge</item>
    </derivirana_varijabla>
  </DomainObject.Predmet.ProtuStrankaListNazivFormated>
  <DomainObject.Predmet.ProtuStrankaListNazivFormatedOIB>
    <izvorni_sadrzaj>
      <item>HAJDAROVIĆ DRAGUTIN I KATARINA društvo s ograničenom odgovornošću za trgovinu i usluge, OIB 79848648822</item>
    </izvorni_sadrzaj>
    <derivirana_varijabla naziv="DomainObject.Predmet.ProtuStrankaListNazivFormatedOIB_1">
      <item>HAJDAROVIĆ DRAGUTIN I KATARINA društvo s ograničenom odgovornošću za trgovinu i usluge, OIB 79848648822</item>
    </derivirana_varijabla>
  </DomainObject.Predmet.ProtuStrankaListNazivFormatedOIB>
  <DomainObject.Predmet.OstaliListFormated>
    <izvorni_sadrzaj>
      <item>Sudski registar</item>
      <item>Neđad Jakup punomoćnik sudionika u postupku HAJDAROVIĆ DRAGUTIN I KATARINA društvo s ograničenom odgovornošću za trgovinu i usluge</item>
    </izvorni_sadrzaj>
    <derivirana_varijabla naziv="DomainObject.Predmet.OstaliListFormated_1">
      <item>Sudski registar</item>
      <item>Neđad Jakup punomoćnik sudionika u postupku HAJDAROVIĆ DRAGUTIN I KATARINA društvo s ograničenom odgovornošću za trgovinu i usluge</item>
    </derivirana_varijabla>
  </DomainObject.Predmet.OstaliListFormated>
  <DomainObject.Predmet.OstaliListFormatedOIB>
    <izvorni_sadrzaj>
      <item>Sudski registar</item>
      <item>Neđad Jakup, OIB 44295651665 punomoćnik sudionika u postupku HAJDAROVIĆ DRAGUTIN I KATARINA društvo s ograničenom odgovornošću za trgovinu i usluge</item>
    </izvorni_sadrzaj>
    <derivirana_varijabla naziv="DomainObject.Predmet.OstaliListFormatedOIB_1">
      <item>Sudski registar</item>
      <item>Neđad Jakup, OIB 44295651665 punomoćnik sudionika u postupku HAJDAROVIĆ DRAGUTIN I KATARINA društvo s ograničenom odgovornošću za trgovinu i usluge</item>
    </derivirana_varijabla>
  </DomainObject.Predmet.OstaliListFormatedOIB>
  <DomainObject.Predmet.OstaliListFormatedWithAdress>
    <izvorni_sadrzaj>
      <item>Sudski registar</item>
      <item>Neđad Jakup, Vladimira Bakarića 27, 40000 Novo Selo Na Dravi punomoćnik sudionika u postupku HAJDAROVIĆ DRAGUTIN I KATARINA društvo s ograničenom odgovornošću za trgovinu i usluge</item>
    </izvorni_sadrzaj>
    <derivirana_varijabla naziv="DomainObject.Predmet.OstaliListFormatedWithAdress_1">
      <item>Sudski registar</item>
      <item>Neđad Jakup, Vladimira Bakarića 27, 40000 Novo Selo Na Dravi punomoćnik sudionika u postupku HAJDAROVIĆ DRAGUTIN I KATARINA društvo s ograničenom odgovornošću za trgovinu i usluge</item>
    </derivirana_varijabla>
  </DomainObject.Predmet.OstaliListFormatedWithAdress>
  <DomainObject.Predmet.OstaliListFormatedWithAdressOIB>
    <izvorni_sadrzaj>
      <item>Sudski registar</item>
      <item>Neđad Jakup, OIB 44295651665, Vladimira Bakarića 27, 40000 Novo Selo Na Dravi punomoćnik sudionika u postupku HAJDAROVIĆ DRAGUTIN I KATARINA društvo s ograničenom odgovornošću za trgovinu i usluge</item>
    </izvorni_sadrzaj>
    <derivirana_varijabla naziv="DomainObject.Predmet.OstaliListFormatedWithAdressOIB_1">
      <item>Sudski registar</item>
      <item>Neđad Jakup, OIB 44295651665, Vladimira Bakarića 27, 40000 Novo Selo Na Dravi punomoćnik sudionika u postupku HAJDAROVIĆ DRAGUTIN I KATARINA društvo s ograničenom odgovornošću za trgovinu i usluge</item>
    </derivirana_varijabla>
  </DomainObject.Predmet.OstaliListFormatedWithAdressOIB>
  <DomainObject.Predmet.OstaliListNazivFormated>
    <izvorni_sadrzaj>
      <item>Sudski registar</item>
      <item>Neđad Jakup</item>
    </izvorni_sadrzaj>
    <derivirana_varijabla naziv="DomainObject.Predmet.OstaliListNazivFormated_1">
      <item>Sudski registar</item>
      <item>Neđad Jakup</item>
    </derivirana_varijabla>
  </DomainObject.Predmet.OstaliListNazivFormated>
  <DomainObject.Predmet.OstaliListNazivFormatedOIB>
    <izvorni_sadrzaj>
      <item>Sudski registar</item>
      <item>Neđad Jakup, OIB 44295651665</item>
    </izvorni_sadrzaj>
    <derivirana_varijabla naziv="DomainObject.Predmet.OstaliListNazivFormatedOIB_1">
      <item>Sudski registar</item>
      <item>Neđad Jakup, OIB 44295651665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St-566/2017-3</izvorni_sadrzaj>
    <derivirana_varijabla naziv="DomainObject.PoslovniBrojDokumenta_1">St-566/2017-3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HAJDAROVIĆ DRAGUTIN I KATARINA društvo s ograničenom odgovornošću za trgovinu i usluge</izvorni_sadrzaj>
    <derivirana_varijabla naziv="DomainObject.Predmet.ProtustrankaIDrugi_1">HAJDAROVIĆ DRAGUTIN I KATARINA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HAJDAROVIĆ DRAGUTIN I KATARINA društvo s ograničenom odgovornošću za trgovinu i usluge, OIB 79848648822, Čakovečka 82, 40000 Gornji Hrašćan</izvorni_sadrzaj>
    <derivirana_varijabla naziv="DomainObject.Predmet.ProtustrankaIDrugiAdressOIB_1">HAJDAROVIĆ DRAGUTIN I KATARINA društvo s ograničenom odgovornošću za trgovinu i usluge, OIB 79848648822, Čakovečka 82, 40000 Gornji Hrašćan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HAJDAROVIĆ DRAGUTIN I KATARINA društvo s ograničenom odgovornošću za trgovinu i usluge</item>
      <item>Sudski registar</item>
      <item>Neđad Jakup</item>
    </izvorni_sadrzaj>
    <derivirana_varijabla naziv="DomainObject.Predmet.SudioniciListNaziv_1">
      <item>Financijska agencija</item>
      <item>HAJDAROVIĆ DRAGUTIN I KATARINA društvo s ograničenom odgovornošću za trgovinu i usluge</item>
      <item>Sudski registar</item>
      <item>Neđad Jakup</item>
    </derivirana_varijabla>
  </DomainObject.Predmet.SudioniciListNaziv>
  <DomainObject.Predmet.SudioniciListAdressOIB>
    <izvorni_sadrzaj>
      <item>Financijska agencija, OIB 85821130368, Ulica grada Vukovara 70,10000 Zagreb</item>
      <item>HAJDAROVIĆ DRAGUTIN I KATARINA društvo s ograničenom odgovornošću za trgovinu i usluge, OIB 79848648822, Čakovečka 82,40000 Gornji Hrašćan</item>
      <item>Sudski registar</item>
      <item>Neđad Jakup, OIB 44295651665, Vladimira Bakarića 27,40000 Novo Selo Na Dravi</item>
    </izvorni_sadrzaj>
    <derivirana_varijabla naziv="DomainObject.Predmet.SudioniciListAdressOIB_1">
      <item>Financijska agencija, OIB 85821130368, Ulica grada Vukovara 70,10000 Zagreb</item>
      <item>HAJDAROVIĆ DRAGUTIN I KATARINA društvo s ograničenom odgovornošću za trgovinu i usluge, OIB 79848648822, Čakovečka 82,40000 Gornji Hrašćan</item>
      <item>Sudski registar</item>
      <item>Neđad Jakup, OIB 44295651665, Vladimira Bakarića 27,40000 Novo Selo Na Dravi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F64AE-4252-467D-B23A-92E8A3481C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2593</properties:Characters>
  <properties:Lines>71</properties:Lines>
  <properties:Paragraphs>18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2017-11-20T11:47:00Z</cp:lastPrinted>
  <dcterms:modified xmlns:xsi="http://www.w3.org/2001/XMLSchema-instance" xsi:type="dcterms:W3CDTF">2017-11-20T11:47:00Z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St-566/2017-3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