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cbcd" w14:paraId="294cbcd" w:rsidRDefault="008064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810260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64DC" w:rsidP="008064DC" w:rsidR="00AE649C">
      <w:pPr>
        <w:pStyle w:val="Bezproreda"/>
      </w:pPr>
      <w:r>
        <w:t xml:space="preserve">      Republika Hrvatska</w:t>
      </w:r>
    </w:p>
    <w:p w:rsidRDefault="008064DC" w:rsidP="008064DC" w:rsidR="008064DC">
      <w:pPr>
        <w:pStyle w:val="Bezproreda"/>
      </w:pPr>
      <w:r>
        <w:t>Trgovački sud u Bjelovaru</w:t>
      </w:r>
    </w:p>
    <w:p w:rsidRDefault="008064DC" w:rsidP="008064DC" w:rsidR="008064DC" w:rsidRPr="008064DC">
      <w:pPr>
        <w:pStyle w:val="Bezproreda"/>
        <w:spacing w:after="0"/>
        <w:rPr>
          <w:sz w:val="18"/>
          <w:szCs w:val="18"/>
        </w:rPr>
      </w:pPr>
      <w:r w:rsidRPr="008064DC">
        <w:rPr>
          <w:sz w:val="18"/>
          <w:szCs w:val="18"/>
        </w:rPr>
        <w:t xml:space="preserve">Bjelovar, Šetalište dr. I. Lebovića 42                                                                                                                                                                 </w:t>
      </w:r>
    </w:p>
    <w:p w:rsidRDefault="008064DC" w:rsidP="008064DC" w:rsidR="008064D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St-387/2019-2</w:t>
      </w:r>
    </w:p>
    <w:p w:rsidRDefault="008064DC" w:rsidP="008064DC" w:rsidR="008064DC">
      <w:pPr>
        <w:rPr>
          <w:lang w:val="hr-HR"/>
        </w:rPr>
      </w:pPr>
    </w:p>
    <w:p w:rsidRDefault="008064DC" w:rsidP="008064DC" w:rsidR="008064DC">
      <w:pPr>
        <w:rPr>
          <w:lang w:val="hr-HR"/>
        </w:rPr>
      </w:pPr>
    </w:p>
    <w:p w:rsidRDefault="008064DC" w:rsidP="008064DC" w:rsidR="008064D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064DC" w:rsidP="008064DC" w:rsidR="008064DC">
      <w:pPr>
        <w:jc w:val="center"/>
        <w:rPr>
          <w:lang w:val="hr-HR"/>
        </w:rPr>
      </w:pPr>
    </w:p>
    <w:p w:rsidRDefault="008064DC" w:rsidP="008064DC" w:rsidR="008064D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MEDO - METAL javno trgovačko društvo za proizvodnju, trgovinu i usluge u likvidaciji, Velika Gorica, Slavka Kolara 57, MBS: 080000321, OIB: 83646447049, koji se vodi kod ovoga suda pod poslovnim brojem St-387/2019, temeljem odredbe čl.430., 431. i 434. Stečajnog zakona (Narodne novine br. 71/15 i 104/17), objavljuje:</w:t>
      </w:r>
    </w:p>
    <w:p w:rsidRDefault="008064DC" w:rsidP="008064DC" w:rsidR="008064DC">
      <w:pPr>
        <w:jc w:val="both"/>
        <w:rPr>
          <w:lang w:val="hr-HR"/>
        </w:rPr>
      </w:pPr>
    </w:p>
    <w:p w:rsidRDefault="008064DC" w:rsidP="008064DC" w:rsidR="008064DC">
      <w:pPr>
        <w:jc w:val="both"/>
        <w:rPr>
          <w:lang w:val="hr-HR"/>
        </w:rPr>
      </w:pPr>
      <w:r>
        <w:rPr>
          <w:lang w:val="hr-HR"/>
        </w:rPr>
        <w:t xml:space="preserve">1. Na dan 27. veljače 2019. dužnik u Očevidniku redoslijeda osnova za plaćanje ima evidentirane neizvršene osnove za plaćanje u ukupnom iznosu od 5.735,41 kn, u koji iznos je uračunata kamata i naknada Financijske agencije za provedbu ovrhe na novčanim sredstvima.  </w:t>
      </w:r>
    </w:p>
    <w:p w:rsidRDefault="008064DC" w:rsidP="008064DC" w:rsidR="008064DC">
      <w:pPr>
        <w:jc w:val="both"/>
        <w:rPr>
          <w:lang w:val="hr-HR"/>
        </w:rPr>
      </w:pPr>
    </w:p>
    <w:p w:rsidRDefault="008064DC" w:rsidP="008064DC" w:rsidR="008064DC">
      <w:pPr>
        <w:jc w:val="both"/>
        <w:rPr>
          <w:lang w:val="hr-HR"/>
        </w:rPr>
      </w:pPr>
      <w:r>
        <w:rPr>
          <w:lang w:val="hr-HR"/>
        </w:rPr>
        <w:t>2. Poziva se osoba ovlaštena za zastupanje dužnika – Krunoslav Medved, Velika Gorica, J</w:t>
      </w:r>
      <w:r w:rsidR="00D22763">
        <w:rPr>
          <w:lang w:val="hr-HR"/>
        </w:rPr>
        <w:t>osipa</w:t>
      </w:r>
      <w:r>
        <w:rPr>
          <w:lang w:val="hr-HR"/>
        </w:rPr>
        <w:t xml:space="preserve"> Grdenića pl. Jarebičkog 7, OIB: 31568824204 i Tomislav Medved, Velika Gorica, Slavka Kolara 57, OIB: 59551284103, da u roku od 15 dana od objave ovog oglasa na mrežnoj stranici e-Oglasna ploča Trgovačkog suda u Bjelovaru podnese sudu javnobilježnički ovjerovljen popis imovine i obveza na propisanom obrascu.</w:t>
      </w:r>
    </w:p>
    <w:p w:rsidRDefault="008064DC" w:rsidP="008064DC" w:rsidR="008064DC">
      <w:pPr>
        <w:jc w:val="both"/>
        <w:rPr>
          <w:lang w:val="hr-HR"/>
        </w:rPr>
      </w:pPr>
    </w:p>
    <w:p w:rsidRDefault="008064DC" w:rsidP="008064DC" w:rsidR="008064D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064DC" w:rsidP="008064DC" w:rsidR="008064DC">
      <w:pPr>
        <w:jc w:val="both"/>
        <w:rPr>
          <w:lang w:val="hr-HR"/>
        </w:rPr>
      </w:pPr>
    </w:p>
    <w:p w:rsidRDefault="008064DC" w:rsidP="008064DC" w:rsidR="008064D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064DC" w:rsidP="008064DC" w:rsidR="008064DC">
      <w:pPr>
        <w:jc w:val="both"/>
        <w:rPr>
          <w:lang w:val="hr-HR"/>
        </w:rPr>
      </w:pPr>
    </w:p>
    <w:p w:rsidRDefault="008064DC" w:rsidP="008064DC" w:rsidR="008064DC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8064DC" w:rsidP="008064DC" w:rsidR="008064D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064DC" w:rsidP="008064DC" w:rsidR="008064D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064DC" w:rsidP="008064DC" w:rsidR="008064D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064DC" w:rsidP="008064DC" w:rsidR="008064DC">
      <w:pPr>
        <w:rPr>
          <w:rFonts w:cs="Arial" w:hAnsi="Arial" w:ascii="Arial"/>
          <w:noProof/>
          <w:lang w:val="hr-HR"/>
        </w:rPr>
      </w:pPr>
    </w:p>
    <w:p w:rsidRDefault="008064DC" w:rsidP="008064DC" w:rsidR="008064D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DC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76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64D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64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74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St-387/2019-2</izvorni_sadrzaj>
    <derivirana_varijabla naziv="DomainObject.Oznaka_1">St-387/2019-2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 - METAL javno trgovačko društvo za proizvodnju, trgovinu i usluge u likvidaciji</izvorni_sadrzaj>
    <derivirana_varijabla naziv="DomainObject.Predmet.ProtustrankaFormated_1">  MEDO - METAL javno trgovačko društvo za proizvodnju, trgovinu i usluge u likvidaciji</derivirana_varijabla>
  </DomainObject.Predmet.ProtustrankaFormated>
  <DomainObject.Predmet.ProtustrankaFormatedOIB>
    <izvorni_sadrzaj>  MEDO - METAL javno trgovačko društvo za proizvodnju, trgovinu i usluge u likvidaciji, OIB 83646447049</izvorni_sadrzaj>
    <derivirana_varijabla naziv="DomainObject.Predmet.ProtustrankaFormatedOIB_1">  MEDO - METAL javno trgovačko društvo za proizvodnju, trgovinu i usluge u likvidaciji, OIB 83646447049</derivirana_varijabla>
  </DomainObject.Predmet.ProtustrankaFormatedOIB>
  <DomainObject.Predmet.ProtustrankaFormatedWithAdress>
    <izvorni_sadrzaj> MEDO - METAL javno trgovačko društvo za proizvodnju, trgovinu i usluge u likvidaciji, Slavka Kolara 57, 10410 Velika Gorica</izvorni_sadrzaj>
    <derivirana_varijabla naziv="DomainObject.Predmet.ProtustrankaFormatedWithAdress_1"> MEDO - METAL javno trgovačko društvo za proizvodnju, trgovinu i usluge u likvidaciji, Slavka Kolara 57, 10410 Velika Gorica</derivirana_varijabla>
  </DomainObject.Predmet.ProtustrankaFormatedWithAdress>
  <DomainObject.Predmet.ProtustrankaFormatedWithAdressOIB>
    <izvorni_sadrzaj> MEDO - METAL javno trgovačko društvo za proizvodnju, trgovinu i usluge u likvidaciji, OIB 83646447049, Slavka Kolara 57, 10410 Velika Gorica</izvorni_sadrzaj>
    <derivirana_varijabla naziv="DomainObject.Predmet.ProtustrankaFormatedWithAdressOIB_1"> MEDO - METAL javno trgovačko društvo za proizvodnju, trgovinu i usluge u likvidaciji, OIB 83646447049, Slavka Kolara 57, 10410 Velika Gorica</derivirana_varijabla>
  </DomainObject.Predmet.ProtustrankaFormatedWithAdressOIB>
  <DomainObject.Predmet.ProtustrankaWithAdress>
    <izvorni_sadrzaj>MEDO - METAL javno trgovačko društvo za proizvodnju, trgovinu i usluge u likvidaciji Slavka Kolara 57, 10410 Velika Gorica</izvorni_sadrzaj>
    <derivirana_varijabla naziv="DomainObject.Predmet.ProtustrankaWithAdress_1">MEDO - METAL javno trgovačko društvo za proizvodnju, trgovinu i usluge u likvidaciji Slavka Kolara 57, 10410 Velika Gorica</derivirana_varijabla>
  </DomainObject.Predmet.ProtustrankaWithAdress>
  <DomainObject.Predmet.ProtustrankaWithAdressOIB>
    <izvorni_sadrzaj>MEDO - METAL javno trgovačko društvo za proizvodnju, trgovinu i usluge u likvidaciji, OIB 83646447049, Slavka Kolara 57, 10410 Velika Gorica</izvorni_sadrzaj>
    <derivirana_varijabla naziv="DomainObject.Predmet.ProtustrankaWithAdressOIB_1">MEDO - METAL javno trgovačko društvo za proizvodnju, trgovinu i usluge u likvidaciji, OIB 83646447049, Slavka Kolara 57, 10410 Velika Gorica</derivirana_varijabla>
  </DomainObject.Predmet.ProtustrankaWithAdressOIB>
  <DomainObject.Predmet.ProtustrankaNazivFormated>
    <izvorni_sadrzaj>MEDO - METAL javno trgovačko društvo za proizvodnju, trgovinu i usluge u likvidaciji</izvorni_sadrzaj>
    <derivirana_varijabla naziv="DomainObject.Predmet.ProtustrankaNazivFormated_1">MEDO - METAL javno trgovačko društvo za proizvodnju, trgovinu i usluge u likvidaciji</derivirana_varijabla>
  </DomainObject.Predmet.ProtustrankaNazivFormated>
  <DomainObject.Predmet.ProtustrankaNazivFormatedOIB>
    <izvorni_sadrzaj>MEDO - METAL javno trgovačko društvo za proizvodnju, trgovinu i usluge u likvidaciji, OIB 83646447049</izvorni_sadrzaj>
    <derivirana_varijabla naziv="DomainObject.Predmet.ProtustrankaNazivFormatedOIB_1">MEDO - METAL javno trgovačko društvo za proizvodnju, trgovinu i usluge u likvidaciji, OIB 83646447049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 - METAL javno trgovačko društvo za proizvodnju, trgovinu i usluge u likvidaciji</item>
    </izvorni_sadrzaj>
    <derivirana_varijabla naziv="DomainObject.Predmet.ProtuStrankaListFormated_1">
      <item>MEDO - METAL javno trgovačko društvo za proizvodnju, trgovinu i usluge u likvidaciji</item>
    </derivirana_varijabla>
  </DomainObject.Predmet.ProtuStrankaListFormated>
  <DomainObject.Predmet.ProtuStrankaListFormatedOIB>
    <izvorni_sadrzaj>
      <item>MEDO - METAL javno trgovačko društvo za proizvodnju, trgovinu i usluge u likvidaciji, OIB 83646447049</item>
    </izvorni_sadrzaj>
    <derivirana_varijabla naziv="DomainObject.Predmet.ProtuStrankaListFormatedOIB_1">
      <item>MEDO - METAL javno trgovačko društvo za proizvodnju, trgovinu i usluge u likvidaciji, OIB 83646447049</item>
    </derivirana_varijabla>
  </DomainObject.Predmet.ProtuStrankaListFormatedOIB>
  <DomainObject.Predmet.ProtuStrankaListFormatedWithAdress>
    <izvorni_sadrzaj>
      <item>MEDO - METAL javno trgovačko društvo za proizvodnju, trgovinu i usluge u likvidaciji, Slavka Kolara 57, 10410 Velika Gorica</item>
    </izvorni_sadrzaj>
    <derivirana_varijabla naziv="DomainObject.Predmet.ProtuStrankaListFormatedWithAdress_1">
      <item>MEDO - METAL javno trgovačko društvo za proizvodnju, trgovinu i usluge u likvidaciji, Slavka Kolara 57, 10410 Velika Gorica</item>
    </derivirana_varijabla>
  </DomainObject.Predmet.ProtuStrankaListFormatedWithAdress>
  <DomainObject.Predmet.ProtuStrankaListFormatedWithAdressOIB>
    <izvorni_sadrzaj>
      <item>MEDO - METAL javno trgovačko društvo za proizvodnju, trgovinu i usluge u likvidaciji, OIB 83646447049, Slavka Kolara 57, 10410 Velika Gorica</item>
    </izvorni_sadrzaj>
    <derivirana_varijabla naziv="DomainObject.Predmet.ProtuStrankaListFormatedWithAdressOIB_1">
      <item>MEDO - METAL javno trgovačko društvo za proizvodnju, trgovinu i usluge u likvidaciji, OIB 83646447049, Slavka Kolara 57, 10410 Velika Gorica</item>
    </derivirana_varijabla>
  </DomainObject.Predmet.ProtuStrankaListFormatedWithAdressOIB>
  <DomainObject.Predmet.ProtuStrankaListNazivFormated>
    <izvorni_sadrzaj>
      <item>MEDO - METAL javno trgovačko društvo za proizvodnju, trgovinu i usluge u likvidaciji</item>
    </izvorni_sadrzaj>
    <derivirana_varijabla naziv="DomainObject.Predmet.ProtuStrankaListNazivFormated_1">
      <item>MEDO - METAL javno trgovačko društvo za proizvodnju, trgovinu i usluge u likvidaciji</item>
    </derivirana_varijabla>
  </DomainObject.Predmet.ProtuStrankaListNazivFormated>
  <DomainObject.Predmet.ProtuStrankaListNazivFormatedOIB>
    <izvorni_sadrzaj>
      <item>MEDO - METAL javno trgovačko društvo za proizvodnju, trgovinu i usluge u likvidaciji, OIB 83646447049</item>
    </izvorni_sadrzaj>
    <derivirana_varijabla naziv="DomainObject.Predmet.ProtuStrankaListNazivFormatedOIB_1">
      <item>MEDO - METAL javno trgovačko društvo za proizvodnju, trgovinu i usluge u likvidaciji, OIB 83646447049</item>
    </derivirana_varijabla>
  </DomainObject.Predmet.ProtuStrankaListNazivFormatedOIB>
  <DomainObject.Predmet.OstaliListFormated>
    <izvorni_sadrzaj>
      <item>KRUNOSLAV MEDVED</item>
      <item>TOMISLAV MEDVED</item>
    </izvorni_sadrzaj>
    <derivirana_varijabla naziv="DomainObject.Predmet.OstaliListFormated_1">
      <item>KRUNOSLAV MEDVED</item>
      <item>TOMISLAV MEDVED</item>
    </derivirana_varijabla>
  </DomainObject.Predmet.OstaliListFormated>
  <DomainObject.Predmet.OstaliListFormatedOIB>
    <izvorni_sadrzaj>
      <item>KRUNOSLAV MEDVED, OIB 31568824204</item>
      <item>TOMISLAV MEDVED, OIB 59551284103</item>
    </izvorni_sadrzaj>
    <derivirana_varijabla naziv="DomainObject.Predmet.OstaliListFormatedOIB_1">
      <item>KRUNOSLAV MEDVED, OIB 31568824204</item>
      <item>TOMISLAV MEDVED, OIB 59551284103</item>
    </derivirana_varijabla>
  </DomainObject.Predmet.OstaliListFormatedOIB>
  <DomainObject.Predmet.OstaliListFormatedWithAdress>
    <izvorni_sadrzaj>
      <item>KRUNOSLAV MEDVED, Josipa Grdenića pl. Jarebičkog 7, 10410 Velika Gorica</item>
      <item>TOMISLAV MEDVED, Slavka Kolara 57, 10410 Velika Gorica</item>
    </izvorni_sadrzaj>
    <derivirana_varijabla naziv="DomainObject.Predmet.OstaliListFormatedWithAdress_1">
      <item>KRUNOSLAV MEDVED, Josipa Grdenića pl. Jarebičkog 7, 10410 Velika Gorica</item>
      <item>TOMISLAV MEDVED, Slavka Kolara 57, 10410 Velika Gorica</item>
    </derivirana_varijabla>
  </DomainObject.Predmet.OstaliListFormatedWithAdress>
  <DomainObject.Predmet.OstaliListFormatedWithAdressOIB>
    <izvorni_sadrzaj>
      <item>KRUNOSLAV MEDVED, OIB 31568824204, Josipa Grdenića pl. Jarebičkog 7, 10410 Velika Gorica</item>
      <item>TOMISLAV MEDVED, OIB 59551284103, Slavka Kolara 57, 10410 Velika Gorica</item>
    </izvorni_sadrzaj>
    <derivirana_varijabla naziv="DomainObject.Predmet.OstaliListFormatedWithAdressOIB_1">
      <item>KRUNOSLAV MEDVED, OIB 31568824204, Josipa Grdenića pl. Jarebičkog 7, 10410 Velika Gorica</item>
      <item>TOMISLAV MEDVED, OIB 59551284103, Slavka Kolara 57, 10410 Velika Gorica</item>
    </derivirana_varijabla>
  </DomainObject.Predmet.OstaliListFormatedWithAdressOIB>
  <DomainObject.Predmet.OstaliListNazivFormated>
    <izvorni_sadrzaj>
      <item>KRUNOSLAV MEDVED</item>
      <item>TOMISLAV MEDVED</item>
    </izvorni_sadrzaj>
    <derivirana_varijabla naziv="DomainObject.Predmet.OstaliListNazivFormated_1">
      <item>KRUNOSLAV MEDVED</item>
      <item>TOMISLAV MEDVED</item>
    </derivirana_varijabla>
  </DomainObject.Predmet.OstaliListNazivFormated>
  <DomainObject.Predmet.OstaliListNazivFormatedOIB>
    <izvorni_sadrzaj>
      <item>KRUNOSLAV MEDVED, OIB 31568824204</item>
      <item>TOMISLAV MEDVED, OIB 59551284103</item>
    </izvorni_sadrzaj>
    <derivirana_varijabla naziv="DomainObject.Predmet.OstaliListNazivFormatedOIB_1">
      <item>KRUNOSLAV MEDVED, OIB 31568824204</item>
      <item>TOMISLAV MEDVED, OIB 59551284103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St-387/2019-2</izvorni_sadrzaj>
    <derivirana_varijabla naziv="DomainObject.PoslovniBrojDokumenta_1">St-387/2019-2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 - METAL javno trgovačko društvo za proizvodnju, trgovinu i usluge u likvidaciji</izvorni_sadrzaj>
    <derivirana_varijabla naziv="DomainObject.Predmet.ProtustrankaIDrugi_1">MEDO - METAL javno trgovačko društvo za proizvodnju, trgovinu i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MEDO - METAL javno trgovačko društvo za proizvodnju, trgovinu i usluge u likvidaciji, OIB 83646447049, Slavka Kolara 57, 10410 Velika Gorica</izvorni_sadrzaj>
    <derivirana_varijabla naziv="DomainObject.Predmet.ProtustrankaIDrugiAdressOIB_1">MEDO - METAL javno trgovačko društvo za proizvodnju, trgovinu i usluge u likvidaciji, OIB 83646447049, Slavka Kolara 57,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- METAL javno trgovačko društvo za proizvodnju, trgovinu i usluge u likvidaciji</item>
      <item>FINA Regionalni centar Zagreb</item>
      <item>KRUNOSLAV MEDVED</item>
      <item>TOMISLAV MEDVED</item>
    </izvorni_sadrzaj>
    <derivirana_varijabla naziv="DomainObject.Predmet.SudioniciListNaziv_1">
      <item>MEDO - METAL javno trgovačko društvo za proizvodnju, trgovinu i usluge u likvidaciji</item>
      <item>FINA Regionalni centar Zagreb</item>
      <item>KRUNOSLAV MEDVED</item>
      <item>TOMISLAV MEDVED</item>
    </derivirana_varijabla>
  </DomainObject.Predmet.SudioniciListNaziv>
  <DomainObject.Predmet.SudioniciListAdressOIB>
    <izvorni_sadrzaj>
      <item>MEDO - METAL javno trgovačko društvo za proizvodnju, trgovinu i usluge u likvidaciji, OIB 83646447049, Slavka Kolara 57,10410 Velika Gorica</item>
      <item>FINA Regionalni centar Zagreb, OIB 85821130368, Trg svibanjskih žrtava 1995.1,10000 Zagreb</item>
      <item>KRUNOSLAV MEDVED, OIB 31568824204, Josipa Grdenića pl. Jarebičkog 7,10410 Velika Gorica</item>
      <item>TOMISLAV MEDVED, OIB 59551284103, Slavka Kolara 57,10410 Velika Gorica</item>
    </izvorni_sadrzaj>
    <derivirana_varijabla naziv="DomainObject.Predmet.SudioniciListAdressOIB_1">
      <item>MEDO - METAL javno trgovačko društvo za proizvodnju, trgovinu i usluge u likvidaciji, OIB 83646447049, Slavka Kolara 57,10410 Velika Gorica</item>
      <item>FINA Regionalni centar Zagreb, OIB 85821130368, Trg svibanjskih žrtava 1995.1,10000 Zagreb</item>
      <item>KRUNOSLAV MEDVED, OIB 31568824204, Josipa Grdenića pl. Jarebičkog 7,10410 Velika Gorica</item>
      <item>TOMISLAV MEDVED, OIB 59551284103, Slavka Kolara 57,10410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AB686-753E-4457-B1EE-53BAE5C96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1816</properties:Characters>
  <properties:Lines>44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2019-05-21T08:11:00Z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St-387/2019-2 / Odluka - Oglas (odluka_St-387_2019-2.docx)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