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4e7c" w14:paraId="6934e7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61E10">
        <w:rPr>
          <w:rStyle w:val="Naglaeno"/>
          <w:b w:val="false"/>
        </w:rPr>
        <w:t>1072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761E10">
        <w:t>DELTA AUTOMOBILI d.o.o. za trgovinu i usluge, Zagreb, Ul.grada Vukovara 269d, MBS: 080903731, OIB: 43617292728</w:t>
      </w:r>
      <w:r w:rsidR="000B2934">
        <w:t>, temeljem članka 430. Stečajnog zakona  (</w:t>
      </w:r>
      <w:r w:rsidR="00761E10">
        <w:t xml:space="preserve"> „Narodne novine“ 71/15), dana 11</w:t>
      </w:r>
      <w:r w:rsidR="000B2934">
        <w:t>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761E10">
        <w:t>DELTA AUTOMOBILI d.o.o. za trgovinu i usluge, Zagreb, Ul.grada Vukovara 269d, MBS: 080903731, OIB: 43617292728</w:t>
      </w:r>
      <w:r w:rsidRPr="00542288">
        <w:t xml:space="preserve">, iznosi </w:t>
      </w:r>
      <w:r w:rsidR="00761E10">
        <w:t>16.155,92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761E10">
        <w:t>Mira Jovanović, OIB: 16301841413, Srbija, UB, Bogdanovica, Nema ulice bb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61E10">
        <w:t>1072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761E10">
        <w:t>11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04D1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DELTA AUTOMOBILI  d.o.o.</izvorni_sadrzaj>
    <derivirana_varijabla naziv="DomainObject.Predmet.ProtustrankaFormated_1">  DELTA AUTOMOBILI  d.o.o.</derivirana_varijabla>
  </DomainObject.Predmet.ProtustrankaFormated>
  <DomainObject.Predmet.ProtustrankaFormatedOIB>
    <izvorni_sadrzaj>  DELTA AUTOMOBILI  d.o.o., OIB 43617292728</izvorni_sadrzaj>
    <derivirana_varijabla naziv="DomainObject.Predmet.ProtustrankaFormatedOIB_1">  DELTA AUTOMOBILI  d.o.o., OIB 43617292728</derivirana_varijabla>
  </DomainObject.Predmet.ProtustrankaFormatedOIB>
  <DomainObject.Predmet.ProtustrankaFormatedWithAdress>
    <izvorni_sadrzaj> DELTA AUTOMOBILI  d.o.o., Ulica grada Vukovara 269D , 10000 Zagreb</izvorni_sadrzaj>
    <derivirana_varijabla naziv="DomainObject.Predmet.ProtustrankaFormatedWithAdress_1"> DELTA AUTOMOBILI  d.o.o., Ulica grada Vukovara 269D , 10000 Zagreb</derivirana_varijabla>
  </DomainObject.Predmet.ProtustrankaFormatedWithAdress>
  <DomainObject.Predmet.ProtustrankaFormatedWithAdressOIB>
    <izvorni_sadrzaj> DELTA AUTOMOBILI  d.o.o., OIB 43617292728, Ulica grada Vukovara 269D , 10000 Zagreb</izvorni_sadrzaj>
    <derivirana_varijabla naziv="DomainObject.Predmet.ProtustrankaFormatedWithAdressOIB_1"> DELTA AUTOMOBILI  d.o.o., OIB 43617292728, Ulica grada Vukovara 269D , 10000 Zagreb</derivirana_varijabla>
  </DomainObject.Predmet.ProtustrankaFormatedWithAdressOIB>
  <DomainObject.Predmet.ProtustrankaWithAdress>
    <izvorni_sadrzaj>DELTA AUTOMOBILI  d.o.o. Ulica grada Vukovara 269D , 10000 Zagreb</izvorni_sadrzaj>
    <derivirana_varijabla naziv="DomainObject.Predmet.ProtustrankaWithAdress_1">DELTA AUTOMOBILI  d.o.o. Ulica grada Vukovara 269D , 10000 Zagreb</derivirana_varijabla>
  </DomainObject.Predmet.ProtustrankaWithAdress>
  <DomainObject.Predmet.ProtustrankaWithAdressOIB>
    <izvorni_sadrzaj>DELTA AUTOMOBILI  d.o.o., OIB 43617292728, Ulica grada Vukovara 269D , 10000 Zagreb</izvorni_sadrzaj>
    <derivirana_varijabla naziv="DomainObject.Predmet.ProtustrankaWithAdressOIB_1">DELTA AUTOMOBILI  d.o.o., OIB 43617292728, Ulica grada Vukovara 269D , 10000 Zagreb</derivirana_varijabla>
  </DomainObject.Predmet.ProtustrankaWithAdressOIB>
  <DomainObject.Predmet.ProtustrankaNazivFormated>
    <izvorni_sadrzaj>DELTA AUTOMOBILI  d.o.o.</izvorni_sadrzaj>
    <derivirana_varijabla naziv="DomainObject.Predmet.ProtustrankaNazivFormated_1">DELTA AUTOMOBILI  d.o.o.</derivirana_varijabla>
  </DomainObject.Predmet.ProtustrankaNazivFormated>
  <DomainObject.Predmet.ProtustrankaNazivFormatedOIB>
    <izvorni_sadrzaj>DELTA AUTOMOBILI  d.o.o., OIB 43617292728</izvorni_sadrzaj>
    <derivirana_varijabla naziv="DomainObject.Predmet.ProtustrankaNazivFormatedOIB_1">DELTA AUTOMOBILI  d.o.o., OIB 43617292728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AUTOMOBILI  d.o.o.</item>
    </izvorni_sadrzaj>
    <derivirana_varijabla naziv="DomainObject.Predmet.ProtuStrankaListFormated_1">
      <item>DELTA AUTOMOBILI  d.o.o.</item>
    </derivirana_varijabla>
  </DomainObject.Predmet.ProtuStrankaListFormated>
  <DomainObject.Predmet.ProtuStrankaListFormatedOIB>
    <izvorni_sadrzaj>
      <item>DELTA AUTOMOBILI  d.o.o., OIB 43617292728</item>
    </izvorni_sadrzaj>
    <derivirana_varijabla naziv="DomainObject.Predmet.ProtuStrankaListFormatedOIB_1">
      <item>DELTA AUTOMOBILI  d.o.o., OIB 43617292728</item>
    </derivirana_varijabla>
  </DomainObject.Predmet.ProtuStrankaListFormatedOIB>
  <DomainObject.Predmet.ProtuStrankaListFormatedWithAdress>
    <izvorni_sadrzaj>
      <item>DELTA AUTOMOBILI  d.o.o., Ulica grada Vukovara 269D , 10000 Zagreb</item>
    </izvorni_sadrzaj>
    <derivirana_varijabla naziv="DomainObject.Predmet.ProtuStrankaListFormatedWithAdress_1">
      <item>DELTA AUTOMOBILI  d.o.o., Ulica grada Vukovara 269D , 10000 Zagreb</item>
    </derivirana_varijabla>
  </DomainObject.Predmet.ProtuStrankaListFormatedWithAdress>
  <DomainObject.Predmet.ProtuStrankaListFormatedWithAdressOIB>
    <izvorni_sadrzaj>
      <item>DELTA AUTOMOBILI  d.o.o., OIB 43617292728, Ulica grada Vukovara 269D , 10000 Zagreb</item>
    </izvorni_sadrzaj>
    <derivirana_varijabla naziv="DomainObject.Predmet.ProtuStrankaListFormatedWithAdressOIB_1">
      <item>DELTA AUTOMOBILI  d.o.o., OIB 43617292728, Ulica grada Vukovara 269D , 10000 Zagreb</item>
    </derivirana_varijabla>
  </DomainObject.Predmet.ProtuStrankaListFormatedWithAdressOIB>
  <DomainObject.Predmet.ProtuStrankaListNazivFormated>
    <izvorni_sadrzaj>
      <item>DELTA AUTOMOBILI  d.o.o.</item>
    </izvorni_sadrzaj>
    <derivirana_varijabla naziv="DomainObject.Predmet.ProtuStrankaListNazivFormated_1">
      <item>DELTA AUTOMOBILI  d.o.o.</item>
    </derivirana_varijabla>
  </DomainObject.Predmet.ProtuStrankaListNazivFormated>
  <DomainObject.Predmet.ProtuStrankaListNazivFormatedOIB>
    <izvorni_sadrzaj>
      <item>DELTA AUTOMOBILI  d.o.o., OIB 43617292728</item>
    </izvorni_sadrzaj>
    <derivirana_varijabla naziv="DomainObject.Predmet.ProtuStrankaListNazivFormatedOIB_1">
      <item>DELTA AUTOMOBILI  d.o.o., OIB 43617292728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AUTOMOBILI  d.o.o.</izvorni_sadrzaj>
    <derivirana_varijabla naziv="DomainObject.Predmet.ProtustrankaIDrugi_1">DELTA AUTOMOBILI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AUTOMOBILI  d.o.o., OIB 43617292728, Ulica grada Vukovara 269D , 10000 Zagreb</izvorni_sadrzaj>
    <derivirana_varijabla naziv="DomainObject.Predmet.ProtustrankaIDrugiAdressOIB_1">DELTA AUTOMOBILI  d.o.o., OIB 43617292728, Ulica grada Vukovara 269D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AUTOMOBILI  d.o.o.</item>
      <item>FINA Regionalni centar Zagreb</item>
    </izvorni_sadrzaj>
    <derivirana_varijabla naziv="DomainObject.Predmet.SudioniciListNaziv_1">
      <item>DELTA AUTOMOBILI  d.o.o.</item>
      <item>FINA Regionalni centar Zagreb</item>
    </derivirana_varijabla>
  </DomainObject.Predmet.SudioniciListNaziv>
  <DomainObject.Predmet.SudioniciListAdressOIB>
    <izvorni_sadrzaj>
      <item>DELTA AUTOMOBILI  d.o.o., OIB 43617292728, Ulica grada Vukovara 269D ,10000 Zagreb</item>
      <item>FINA Regionalni centar Zagreb, OIB 85821130368, Trg svibanjskih žrtava 1995. br. 1,10000 Zagreb</item>
    </izvorni_sadrzaj>
    <derivirana_varijabla naziv="DomainObject.Predmet.SudioniciListAdressOIB_1">
      <item>DELTA AUTOMOBILI  d.o.o., OIB 43617292728, Ulica grada Vukovara 269D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43617292728</item>
    </izvorni_sadrzaj>
    <derivirana_varijabla naziv="DomainObject.Predmet.SudioniciListNazivOIB_1">
      <item>, OIB 85821130368</item>
      <item>, OIB 43617292728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D187C-B671-412A-A52B-3700282B9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2005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2017-08-11T07:12:00Z</dcterms:created>
  <dc:creator>Korisnik</dc:creator>
  <cp:lastModifiedBy>Žana Bem</cp:lastModifiedBy>
  <cp:lastPrinted>2017-08-09T10:16:00Z</cp:lastPrinted>
  <dcterms:modified xmlns:xsi="http://www.w3.org/2001/XMLSchema-instance" xsi:type="dcterms:W3CDTF">2017-08-11T07:12:00Z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