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efa5" w14:paraId="3b7efa5" w:rsidRDefault="005E7D86" w:rsidP="006C5B6D" w:rsidR="006C5B6D">
      <w:pPr>
        <w:pStyle w:val="Zaglavlje"/>
        <w:jc w:val="right"/>
        <w15:collapsed w:val="false"/>
      </w:pPr>
      <w:bookmarkStart w:name="_GoBack" w:id="0"/>
      <w:bookmarkEnd w:id="0"/>
      <w:r>
        <w:t>Po</w:t>
      </w:r>
      <w:r w:rsidR="000B273B">
        <w:t>slovni broj: 2 St-425</w:t>
      </w:r>
      <w:r w:rsidR="006C5B6D">
        <w:t>/16-</w:t>
      </w:r>
      <w:r w:rsidR="000B273B">
        <w:t>6</w:t>
      </w:r>
    </w:p>
    <w:p w:rsidRDefault="00C3414E" w:rsidP="00C3414E" w:rsidR="00C3414E">
      <w:pPr>
        <w:pStyle w:val="Zaglavlje"/>
        <w:jc w:val="right"/>
      </w:pP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A0F1B" w:rsidP="009A0F1B" w:rsidR="009A0F1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pStyle w:val="Zaglavlje"/>
        <w:jc w:val="center"/>
      </w:pPr>
      <w:r>
        <w:t>R E P U B L I K A    H R V A T S K A</w:t>
      </w:r>
    </w:p>
    <w:p w:rsidRDefault="009A0F1B" w:rsidP="009A0F1B" w:rsidR="009A0F1B">
      <w:pPr>
        <w:pStyle w:val="Zaglavlje"/>
        <w:jc w:val="center"/>
      </w:pPr>
    </w:p>
    <w:p w:rsidRDefault="009A0F1B" w:rsidP="009A0F1B" w:rsidR="009A0F1B">
      <w:pPr>
        <w:pStyle w:val="Zaglavlje"/>
        <w:jc w:val="center"/>
      </w:pPr>
      <w:r>
        <w:t>R J E Š E N J E</w:t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spacing w:lineRule="auto" w:line="240" w:after="0"/>
        <w:jc w:val="both"/>
      </w:pPr>
      <w:r>
        <w:tab/>
      </w:r>
      <w:r w:rsidR="000B273B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GRAVIRANJE MRAMORA j.d.o.o. za trgovinu i usluge, OIB: 19320732125, sa sjedištem u Novigradska 46, 48326 Virje</w:t>
      </w:r>
      <w:r w:rsidR="00C3414E">
        <w:t>, dana 21</w:t>
      </w:r>
      <w:r>
        <w:t>. rujna 2016. godine</w:t>
      </w:r>
    </w:p>
    <w:p w:rsidRDefault="009A0F1B" w:rsidP="009A0F1B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r i j e š i o  j 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A0F1B" w:rsidP="009A0F1B" w:rsidR="009A0F1B">
      <w:pPr>
        <w:spacing w:lineRule="auto" w:line="240" w:after="0"/>
        <w:jc w:val="both"/>
        <w:rPr>
          <w:color w:val="FF0000"/>
        </w:rPr>
      </w:pPr>
    </w:p>
    <w:p w:rsidRDefault="00036719" w:rsidP="009A0F1B" w:rsidR="009A0F1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8</w:t>
      </w:r>
      <w:r w:rsidR="00350D37">
        <w:rPr>
          <w:b/>
          <w:u w:val="single"/>
        </w:rPr>
        <w:t xml:space="preserve">. </w:t>
      </w:r>
      <w:r w:rsidR="000B273B">
        <w:rPr>
          <w:b/>
          <w:u w:val="single"/>
        </w:rPr>
        <w:t>studeni 2016. u 12,40</w:t>
      </w:r>
      <w:r w:rsidR="009A0F1B">
        <w:rPr>
          <w:b/>
          <w:u w:val="single"/>
        </w:rPr>
        <w:t xml:space="preserve"> sati</w:t>
      </w:r>
    </w:p>
    <w:p w:rsidRDefault="009A0F1B" w:rsidP="009A0F1B" w:rsidR="009A0F1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9A0F1B" w:rsidP="009A0F1B" w:rsidR="009A0F1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9A0F1B" w:rsidP="009A0F1B" w:rsidR="009A0F1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9A0F1B" w:rsidP="009A0F1B" w:rsidR="009A0F1B">
      <w:pPr>
        <w:spacing w:lineRule="auto" w:line="240" w:after="0"/>
        <w:jc w:val="both"/>
      </w:pPr>
    </w:p>
    <w:p w:rsidRDefault="000B273B" w:rsidP="000B273B" w:rsidR="000B273B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0B273B" w:rsidP="000B273B" w:rsidR="000B273B">
      <w:pPr>
        <w:spacing w:lineRule="auto" w:line="240" w:after="0"/>
        <w:jc w:val="both"/>
      </w:pPr>
      <w:r>
        <w:t>- direktor dužnika Vladimir Horvat, OIB: 01846424250, Virje, Novigradska 46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II. Nalaže se direktoru dužnika da do dana održavanja ročišta iz točke I. izreke ovog rješenja dostavi sudu popis imovine i obveza sukladno čl. 17. SZ-a.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6E0642" w:rsidR="009A0F1B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9A0F1B" w:rsidP="00C3414E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Obrazloženje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Bu</w:t>
      </w:r>
      <w:r w:rsidR="000D269E">
        <w:t xml:space="preserve">dući da na ročište zakazano za </w:t>
      </w:r>
      <w:r w:rsidR="000B273B">
        <w:t>2</w:t>
      </w:r>
      <w:r w:rsidR="00036719">
        <w:t>9</w:t>
      </w:r>
      <w:r>
        <w:t xml:space="preserve">. </w:t>
      </w:r>
      <w:r w:rsidR="00C3414E">
        <w:t>kolovoza</w:t>
      </w:r>
      <w:r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D2410B" w:rsidP="009A0F1B" w:rsidR="009A0F1B">
      <w:pPr>
        <w:spacing w:lineRule="auto" w:line="240" w:after="0"/>
        <w:jc w:val="center"/>
      </w:pPr>
      <w:r>
        <w:t>U Varaždinu, 21</w:t>
      </w:r>
      <w:r w:rsidR="009A0F1B">
        <w:t>. rujna 2016. godine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9A0F1B" w:rsidP="00B61CFC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Poljanec Bubaš</w:t>
      </w:r>
      <w:r w:rsidR="00B61CFC">
        <w:t>, v.r.</w:t>
      </w:r>
    </w:p>
    <w:p w:rsidRDefault="00795FF1" w:rsidP="009A0F1B" w:rsidR="00795FF1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C3414E" w:rsidP="009A0F1B" w:rsidR="00C3414E">
      <w:pPr>
        <w:spacing w:lineRule="auto" w:line="240" w:after="0"/>
        <w:jc w:val="both"/>
      </w:pPr>
    </w:p>
    <w:p w:rsidRDefault="006E0642" w:rsidP="009A0F1B" w:rsidR="006E0642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UPUTA O PRAVNOM LIJEKU :</w:t>
      </w:r>
    </w:p>
    <w:p w:rsidRDefault="009A0F1B" w:rsidP="009A0F1B" w:rsidR="009A0F1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 w:rsidRPr="000B273B">
      <w:pPr>
        <w:spacing w:lineRule="auto" w:line="240" w:after="0"/>
        <w:jc w:val="both"/>
      </w:pPr>
      <w:r w:rsidRPr="000B273B">
        <w:t>DNA:</w:t>
      </w:r>
    </w:p>
    <w:p w:rsidRDefault="000B273B" w:rsidP="000B273B" w:rsidR="000B273B" w:rsidRPr="000B273B">
      <w:pPr>
        <w:pStyle w:val="Odlomakpopisa"/>
        <w:numPr>
          <w:ilvl w:val="0"/>
          <w:numId w:val="3"/>
        </w:numPr>
        <w:spacing w:after="0"/>
        <w:rPr>
          <w:sz w:val="24"/>
          <w:szCs w:val="24"/>
        </w:rPr>
      </w:pPr>
      <w:r w:rsidRPr="000B273B">
        <w:rPr>
          <w:sz w:val="24"/>
          <w:szCs w:val="24"/>
        </w:rPr>
        <w:t>predlagatelj Financijska agencija, Regionalni centar Zagreb, Podružnica Varaždin, Augusta Cesarca 2, Varaždin,</w:t>
      </w:r>
      <w:r>
        <w:rPr>
          <w:sz w:val="24"/>
          <w:szCs w:val="24"/>
        </w:rPr>
        <w:t xml:space="preserve"> putem e-Oglasne ploče suda</w:t>
      </w:r>
    </w:p>
    <w:p w:rsidRDefault="000B273B" w:rsidP="000B273B" w:rsidR="000B273B" w:rsidRPr="000B273B">
      <w:pPr>
        <w:pStyle w:val="Odlomakpopisa"/>
        <w:numPr>
          <w:ilvl w:val="0"/>
          <w:numId w:val="3"/>
        </w:numPr>
        <w:spacing w:after="0"/>
        <w:rPr>
          <w:sz w:val="24"/>
          <w:szCs w:val="24"/>
        </w:rPr>
      </w:pPr>
      <w:r w:rsidRPr="000B273B">
        <w:rPr>
          <w:sz w:val="24"/>
          <w:szCs w:val="24"/>
        </w:rPr>
        <w:t>direktor dužnika Vladimir Horvat, OIB: 01846424250, Virje, Novigradska 46</w:t>
      </w:r>
      <w:r>
        <w:rPr>
          <w:sz w:val="24"/>
          <w:szCs w:val="24"/>
        </w:rPr>
        <w:t xml:space="preserve"> putem djelatnika PU Koprivničko-križevačke</w:t>
      </w:r>
    </w:p>
    <w:p w:rsidRDefault="00795FF1" w:rsidP="00795FF1" w:rsidR="009A0F1B" w:rsidRPr="000B273B">
      <w:pPr>
        <w:pStyle w:val="Odlomakpopisa"/>
        <w:numPr>
          <w:ilvl w:val="0"/>
          <w:numId w:val="3"/>
        </w:numPr>
        <w:spacing w:after="0"/>
        <w:rPr>
          <w:sz w:val="24"/>
          <w:szCs w:val="24"/>
        </w:rPr>
      </w:pPr>
      <w:r w:rsidRPr="000B273B">
        <w:rPr>
          <w:sz w:val="24"/>
          <w:szCs w:val="24"/>
        </w:rPr>
        <w:t>stečajna e-Oglasna ploča suda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B10620" w:rsidR="00B10620"/>
    <w:sectPr w:rsidSect="009A0F1B" w:rsidR="00B106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32C6" w:rsidP="009A0F1B" w:rsidR="00EE32C6">
      <w:pPr>
        <w:spacing w:lineRule="auto" w:line="240" w:after="0"/>
      </w:pPr>
      <w:r>
        <w:separator/>
      </w:r>
    </w:p>
  </w:endnote>
  <w:endnote w:id="0" w:type="continuationSeparator">
    <w:p w:rsidRDefault="00EE32C6" w:rsidP="009A0F1B" w:rsidR="00EE32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32C6" w:rsidP="009A0F1B" w:rsidR="00EE32C6">
      <w:pPr>
        <w:spacing w:lineRule="auto" w:line="240" w:after="0"/>
      </w:pPr>
      <w:r>
        <w:separator/>
      </w:r>
    </w:p>
  </w:footnote>
  <w:footnote w:id="0" w:type="continuationSeparator">
    <w:p w:rsidRDefault="00EE32C6" w:rsidP="009A0F1B" w:rsidR="00EE32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941868"/>
      <w:docPartObj>
        <w:docPartGallery w:val="Page Numbers (Top of Page)"/>
        <w:docPartUnique/>
      </w:docPartObj>
    </w:sdtPr>
    <w:sdtEndPr/>
    <w:sdtContent>
      <w:p w:rsidRDefault="009A0F1B" w:rsidR="009A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C92">
          <w:rPr>
            <w:noProof/>
          </w:rPr>
          <w:t>2</w:t>
        </w:r>
        <w:r>
          <w:fldChar w:fldCharType="end"/>
        </w:r>
      </w:p>
    </w:sdtContent>
  </w:sdt>
  <w:p w:rsidRDefault="000B273B" w:rsidP="000B273B" w:rsidR="000B273B">
    <w:pPr>
      <w:pStyle w:val="Zaglavlje"/>
      <w:jc w:val="right"/>
    </w:pPr>
    <w:r>
      <w:t>Poslovni broj: 2 St-425/16-6</w:t>
    </w:r>
  </w:p>
  <w:p w:rsidRDefault="009A0F1B" w:rsidR="009A0F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E43051"/>
    <w:multiLevelType w:val="hybridMultilevel"/>
    <w:tmpl w:val="9618A4D0"/>
    <w:lvl w:tplc="42D8E58C" w:ilvl="0">
      <w:start w:val="1"/>
      <w:numFmt w:val="bullet"/>
      <w:lvlText w:val=""/>
      <w:lvlJc w:val="left"/>
      <w:pPr>
        <w:ind w:hanging="360" w:left="121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22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4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6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8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0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2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4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63"/>
      </w:pPr>
      <w:rPr>
        <w:rFonts w:hAnsi="Wingdings" w:ascii="Wingdings" w:hint="default"/>
      </w:rPr>
    </w:lvl>
  </w:abstractNum>
  <w:abstractNum w:abstractNumId="2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1B"/>
    <w:rsid w:val="00014B07"/>
    <w:rsid w:val="00036719"/>
    <w:rsid w:val="000B273B"/>
    <w:rsid w:val="000C05A4"/>
    <w:rsid w:val="000D269E"/>
    <w:rsid w:val="000E5430"/>
    <w:rsid w:val="001F4259"/>
    <w:rsid w:val="00227220"/>
    <w:rsid w:val="00247587"/>
    <w:rsid w:val="002621A3"/>
    <w:rsid w:val="00350D37"/>
    <w:rsid w:val="0050452D"/>
    <w:rsid w:val="005E06D6"/>
    <w:rsid w:val="005E7D86"/>
    <w:rsid w:val="006C5B6D"/>
    <w:rsid w:val="006E0642"/>
    <w:rsid w:val="00795FF1"/>
    <w:rsid w:val="009A0F1B"/>
    <w:rsid w:val="00AC39C5"/>
    <w:rsid w:val="00B10620"/>
    <w:rsid w:val="00B61CFC"/>
    <w:rsid w:val="00BB0293"/>
    <w:rsid w:val="00C33AE3"/>
    <w:rsid w:val="00C3414E"/>
    <w:rsid w:val="00C36C92"/>
    <w:rsid w:val="00D2410B"/>
    <w:rsid w:val="00D46112"/>
    <w:rsid w:val="00EE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F1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F1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F1B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C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C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C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C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F1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F1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F1B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C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C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C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C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62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90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11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4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21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435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26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4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11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9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8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667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4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8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35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22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957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26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St-425/2016</izvorni_sadrzaj>
    <derivirana_varijabla naziv="DomainObject.Predmet.OznakaBroj_1">St-425/2016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GRAVIRANJE MRAMORA jednostavno društvo s ograničenom odgovornošću za trgovinu i usluge</izvorni_sadrzaj>
    <derivirana_varijabla naziv="DomainObject.Predmet.ProtustrankaFormated_1">  GRAVIRANJE MRAMORA jednostavno društvo s ograničenom odgovornošću za trgovinu i usluge</derivirana_varijabla>
  </DomainObject.Predmet.ProtustrankaFormated>
  <DomainObject.Predmet.ProtustrankaFormatedOIB>
    <izvorni_sadrzaj>  GRAVIRANJE MRAMORA jednostavno društvo s ograničenom odgovornošću za trgovinu i usluge, OIB 19320732125</izvorni_sadrzaj>
    <derivirana_varijabla naziv="DomainObject.Predmet.ProtustrankaFormatedOIB_1">  GRAVIRANJE MRAMORA jednostavno društvo s ograničenom odgovornošću za trgovinu i usluge, OIB 19320732125</derivirana_varijabla>
  </DomainObject.Predmet.ProtustrankaFormatedOIB>
  <DomainObject.Predmet.ProtustrankaFormatedWithAdress>
    <izvorni_sadrzaj> GRAVIRANJE MRAMORA jednostavno društvo s ograničenom odgovornošću za trgovinu i usluge, Novigradska 46, 48350 Virje</izvorni_sadrzaj>
    <derivirana_varijabla naziv="DomainObject.Predmet.ProtustrankaFormatedWithAdress_1"> GRAVIRANJE MRAMORA jednostavno društvo s ograničenom odgovornošću za trgovinu i usluge, Novigradska 46, 48350 Virje</derivirana_varijabla>
  </DomainObject.Predmet.ProtustrankaFormatedWithAdress>
  <DomainObject.Predmet.ProtustrankaFormatedWithAdressOIB>
    <izvorni_sadrzaj> GRAVIRANJE MRAMORA jednostavno društvo s ograničenom odgovornošću za trgovinu i usluge, OIB 19320732125, Novigradska 46, 48350 Virje</izvorni_sadrzaj>
    <derivirana_varijabla naziv="DomainObject.Predmet.ProtustrankaFormatedWithAdressOIB_1"> GRAVIRANJE MRAMORA jednostavno društvo s ograničenom odgovornošću za trgovinu i usluge, OIB 19320732125, Novigradska 46, 48350 Virje</derivirana_varijabla>
  </DomainObject.Predmet.ProtustrankaFormatedWithAdressOIB>
  <DomainObject.Predmet.ProtustrankaWithAdress>
    <izvorni_sadrzaj>GRAVIRANJE MRAMORA jednostavno društvo s ograničenom odgovornošću za trgovinu i usluge Novigradska 46, 48350 Virje</izvorni_sadrzaj>
    <derivirana_varijabla naziv="DomainObject.Predmet.ProtustrankaWithAdress_1">GRAVIRANJE MRAMORA jednostavno društvo s ograničenom odgovornošću za trgovinu i usluge Novigradska 46, 48350 Virje</derivirana_varijabla>
  </DomainObject.Predmet.ProtustrankaWithAdress>
  <DomainObject.Predmet.ProtustrankaWithAdressOIB>
    <izvorni_sadrzaj>GRAVIRANJE MRAMORA jednostavno društvo s ograničenom odgovornošću za trgovinu i usluge, OIB 19320732125, Novigradska 46, 48350 Virje</izvorni_sadrzaj>
    <derivirana_varijabla naziv="DomainObject.Predmet.ProtustrankaWithAdressOIB_1">GRAVIRANJE MRAMORA jednostavno društvo s ograničenom odgovornošću za trgovinu i usluge, OIB 19320732125, Novigradska 46, 48350 Virje</derivirana_varijabla>
  </DomainObject.Predmet.ProtustrankaWithAdressOIB>
  <DomainObject.Predmet.ProtustrankaNazivFormated>
    <izvorni_sadrzaj>GRAVIRANJE MRAMORA jednostavno društvo s ograničenom odgovornošću za trgovinu i usluge</izvorni_sadrzaj>
    <derivirana_varijabla naziv="DomainObject.Predmet.ProtustrankaNazivFormated_1">GRAVIRANJE MRAMORA jednostavno društvo s ograničenom odgovornošću za trgovinu i usluge</derivirana_varijabla>
  </DomainObject.Predmet.ProtustrankaNazivFormated>
  <DomainObject.Predmet.ProtustrankaNazivFormatedOIB>
    <izvorni_sadrzaj>GRAVIRANJE MRAMORA jednostavno društvo s ograničenom odgovornošću za trgovinu i usluge, OIB 19320732125</izvorni_sadrzaj>
    <derivirana_varijabla naziv="DomainObject.Predmet.ProtustrankaNazivFormatedOIB_1">GRAVIRANJE MRAMORA jednostavno društvo s ograničenom odgovornošću za trgovinu i usluge, OIB 19320732125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11388.23</izvorni_sadrzaj>
    <derivirana_varijabla naziv="DomainObject.Predmet.TrenutnaVrijednost_1">11388.23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GRAVIRANJE MRAMORA jednostavno društvo s ograničenom odgovornošću za trgovinu i usluge</item>
    </izvorni_sadrzaj>
    <derivirana_varijabla naziv="DomainObject.Predmet.ProtuStrankaListFormated_1">
      <item>GRAVIRANJE MRAMORA jednostavno društvo s ograničenom odgovornošću za trgovinu i usluge</item>
    </derivirana_varijabla>
  </DomainObject.Predmet.ProtuStrankaListFormated>
  <DomainObject.Predmet.ProtuStrankaListFormatedOIB>
    <izvorni_sadrzaj>
      <item>GRAVIRANJE MRAMORA jednostavno društvo s ograničenom odgovornošću za trgovinu i usluge, OIB 19320732125</item>
    </izvorni_sadrzaj>
    <derivirana_varijabla naziv="DomainObject.Predmet.ProtuStrankaListFormatedOIB_1">
      <item>GRAVIRANJE MRAMORA jednostavno društvo s ograničenom odgovornošću za trgovinu i usluge, OIB 19320732125</item>
    </derivirana_varijabla>
  </DomainObject.Predmet.ProtuStrankaListFormatedOIB>
  <DomainObject.Predmet.ProtuStrankaListFormatedWithAdress>
    <izvorni_sadrzaj>
      <item>GRAVIRANJE MRAMORA jednostavno društvo s ograničenom odgovornošću za trgovinu i usluge, Novigradska 46, 48350 Virje</item>
    </izvorni_sadrzaj>
    <derivirana_varijabla naziv="DomainObject.Predmet.ProtuStrankaListFormatedWithAdress_1">
      <item>GRAVIRANJE MRAMORA jednostavno društvo s ograničenom odgovornošću za trgovinu i usluge, Novigradska 46, 48350 Virje</item>
    </derivirana_varijabla>
  </DomainObject.Predmet.ProtuStrankaListFormatedWithAdress>
  <DomainObject.Predmet.ProtuStrankaListFormatedWithAdressOIB>
    <izvorni_sadrzaj>
      <item>GRAVIRANJE MRAMORA jednostavno društvo s ograničenom odgovornošću za trgovinu i usluge, OIB 19320732125, Novigradska 46, 48350 Virje</item>
    </izvorni_sadrzaj>
    <derivirana_varijabla naziv="DomainObject.Predmet.ProtuStrankaListFormatedWithAdressOIB_1">
      <item>GRAVIRANJE MRAMORA jednostavno društvo s ograničenom odgovornošću za trgovinu i usluge, OIB 19320732125, Novigradska 46, 48350 Virje</item>
    </derivirana_varijabla>
  </DomainObject.Predmet.ProtuStrankaListFormatedWithAdressOIB>
  <DomainObject.Predmet.ProtuStrankaListNazivFormated>
    <izvorni_sadrzaj>
      <item>GRAVIRANJE MRAMORA jednostavno društvo s ograničenom odgovornošću za trgovinu i usluge</item>
    </izvorni_sadrzaj>
    <derivirana_varijabla naziv="DomainObject.Predmet.ProtuStrankaListNazivFormated_1">
      <item>GRAVIRANJE MRAMORA jednostavno društvo s ograničenom odgovornošću za trgovinu i usluge</item>
    </derivirana_varijabla>
  </DomainObject.Predmet.ProtuStrankaListNazivFormated>
  <DomainObject.Predmet.ProtuStrankaListNazivFormatedOIB>
    <izvorni_sadrzaj>
      <item>GRAVIRANJE MRAMORA jednostavno društvo s ograničenom odgovornošću za trgovinu i usluge, OIB 19320732125</item>
    </izvorni_sadrzaj>
    <derivirana_varijabla naziv="DomainObject.Predmet.ProtuStrankaListNazivFormatedOIB_1">
      <item>GRAVIRANJE MRAMORA jednostavno društvo s ograničenom odgovornošću za trgovinu i usluge, OIB 19320732125</item>
    </derivirana_varijabla>
  </DomainObject.Predmet.ProtuStrankaListNazivFormatedOIB>
  <DomainObject.Predmet.OstaliListFormated>
    <izvorni_sadrzaj>
      <item>E-oglasna ploča</item>
      <item>Sudski registar</item>
      <item>Vladimir Horvat</item>
    </izvorni_sadrzaj>
    <derivirana_varijabla naziv="DomainObject.Predmet.OstaliListFormated_1">
      <item>E-oglasna ploča</item>
      <item>Sudski registar</item>
      <item>Vladimir Horvat</item>
    </derivirana_varijabla>
  </DomainObject.Predmet.OstaliListFormated>
  <DomainObject.Predmet.OstaliListFormatedOIB>
    <izvorni_sadrzaj>
      <item>E-oglasna ploča</item>
      <item>Sudski registar</item>
      <item>Vladimir Horvat, OIB 01846424250</item>
    </izvorni_sadrzaj>
    <derivirana_varijabla naziv="DomainObject.Predmet.OstaliListFormatedOIB_1">
      <item>E-oglasna ploča</item>
      <item>Sudski registar</item>
      <item>Vladimir Horvat, OIB 01846424250</item>
    </derivirana_varijabla>
  </DomainObject.Predmet.OstaliListFormatedOIB>
  <DomainObject.Predmet.OstaliListFormatedWithAdress>
    <izvorni_sadrzaj>
      <item>E-oglasna ploča</item>
      <item>Sudski registar</item>
      <item>Vladimir Horvat, Novigradska 46, 48350 Virje</item>
    </izvorni_sadrzaj>
    <derivirana_varijabla naziv="DomainObject.Predmet.OstaliListFormatedWithAdress_1">
      <item>E-oglasna ploča</item>
      <item>Sudski registar</item>
      <item>Vladimir Horvat, Novigradska 46, 48350 Virje</item>
    </derivirana_varijabla>
  </DomainObject.Predmet.OstaliListFormatedWithAdress>
  <DomainObject.Predmet.OstaliListFormatedWithAdressOIB>
    <izvorni_sadrzaj>
      <item>E-oglasna ploča</item>
      <item>Sudski registar</item>
      <item>Vladimir Horvat, OIB 01846424250, Novigradska 46, 48350 Virje</item>
    </izvorni_sadrzaj>
    <derivirana_varijabla naziv="DomainObject.Predmet.OstaliListFormatedWithAdressOIB_1">
      <item>E-oglasna ploča</item>
      <item>Sudski registar</item>
      <item>Vladimir Horvat, OIB 01846424250, Novigradska 46, 48350 Virje</item>
    </derivirana_varijabla>
  </DomainObject.Predmet.OstaliListFormatedWithAdressOIB>
  <DomainObject.Predmet.OstaliListNazivFormated>
    <izvorni_sadrzaj>
      <item>E-oglasna ploča</item>
      <item>Sudski registar</item>
      <item>Vladimir Horvat</item>
    </izvorni_sadrzaj>
    <derivirana_varijabla naziv="DomainObject.Predmet.OstaliListNazivFormated_1">
      <item>E-oglasna ploča</item>
      <item>Sudski registar</item>
      <item>Vladimir Horvat</item>
    </derivirana_varijabla>
  </DomainObject.Predmet.OstaliListNazivFormated>
  <DomainObject.Predmet.OstaliListNazivFormatedOIB>
    <izvorni_sadrzaj>
      <item>E-oglasna ploča</item>
      <item>Sudski registar</item>
      <item>Vladimir Horvat, OIB 01846424250</item>
    </izvorni_sadrzaj>
    <derivirana_varijabla naziv="DomainObject.Predmet.OstaliListNazivFormatedOIB_1">
      <item>E-oglasna ploča</item>
      <item>Sudski registar</item>
      <item>Vladimir Horvat, OIB 01846424250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GRAVIRANJE MRAMORA jednostavno društvo s ograničenom odgovornošću za trgovinu i usluge</izvorni_sadrzaj>
    <derivirana_varijabla naziv="DomainObject.Predmet.ProtustrankaIDrugi_1">GRAVIRANJE MRAMORA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GRAVIRANJE MRAMORA jednostavno društvo s ograničenom odgovornošću za trgovinu i usluge, OIB 19320732125, Novigradska 46, 48350 Virje</izvorni_sadrzaj>
    <derivirana_varijabla naziv="DomainObject.Predmet.ProtustrankaIDrugiAdressOIB_1">GRAVIRANJE MRAMORA jednostavno društvo s ograničenom odgovornošću za trgovinu i usluge, OIB 19320732125, Novigradska 46,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GRAVIRANJE MRAMORA jednostavno društvo s ograničenom odgovornošću za trgovinu i usluge</item>
      <item>E-oglasna ploča</item>
      <item>Sudski registar</item>
      <item>Vladimir Horvat</item>
    </izvorni_sadrzaj>
    <derivirana_varijabla naziv="DomainObject.Predmet.SudioniciListNaziv_1">
      <item>Financijska agencija</item>
      <item>GRAVIRANJE MRAMORA jednostavno društvo s ograničenom odgovornošću za trgovinu i usluge</item>
      <item>E-oglasna ploča</item>
      <item>Sudski registar</item>
      <item>Vladimir Horvat</item>
    </derivirana_varijabla>
  </DomainObject.Predmet.SudioniciListNaziv>
  <DomainObject.Predmet.SudioniciListAdressOIB>
    <izvorni_sadrzaj>
      <item>Financijska agencija, OIB 85821130368, A. Cesarca 2,42000 Varaždin</item>
      <item>GRAVIRANJE MRAMORA jednostavno društvo s ograničenom odgovornošću za trgovinu i usluge, OIB 19320732125, Novigradska 46,48350 Virje</item>
      <item>E-oglasna ploča</item>
      <item>Sudski registar</item>
      <item>Vladimir Horvat, OIB 01846424250, Novigradska 46,48350 Virje</item>
    </izvorni_sadrzaj>
    <derivirana_varijabla naziv="DomainObject.Predmet.SudioniciListAdressOIB_1">
      <item>Financijska agencija, OIB 85821130368, A. Cesarca 2,42000 Varaždin</item>
      <item>GRAVIRANJE MRAMORA jednostavno društvo s ograničenom odgovornošću za trgovinu i usluge, OIB 19320732125, Novigradska 46,48350 Virje</item>
      <item>E-oglasna ploča</item>
      <item>Sudski registar</item>
      <item>Vladimir Horvat, OIB 01846424250, Novigradska 46,48350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19320732125</item>
      <item>, OIB null</item>
      <item>, OIB null</item>
      <item>, OIB 01846424250</item>
    </izvorni_sadrzaj>
    <derivirana_varijabla naziv="DomainObject.Predmet.SudioniciListNazivOIB_1">
      <item>, OIB 85821130368</item>
      <item>, OIB 19320732125</item>
      <item>, OIB null</item>
      <item>, OIB null</item>
      <item>, OIB 01846424250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1923</properties:Characters>
  <properties:Lines>76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2016-09-21T08:03:00Z</dcterms:created>
  <dc:creator>Marko Makaj</dc:creator>
  <cp:lastModifiedBy>Marko Makaj</cp:lastModifiedBy>
  <cp:lastPrinted>2016-09-21T07:53:00Z</cp:lastPrinted>
  <dcterms:modified xmlns:xsi="http://www.w3.org/2001/XMLSchema-instance" xsi:type="dcterms:W3CDTF">2016-09-21T08:07:00Z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