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53c8" w14:paraId="b3f53c8" w:rsidRDefault="00724B8C" w:rsidP="00724B8C" w:rsidR="00724B8C">
      <w:pPr>
        <w:jc w:val="right"/>
        <w15:collapsed w:val="false"/>
      </w:pPr>
      <w:bookmarkStart w:name="_GoBack" w:id="0"/>
      <w:bookmarkEnd w:id="0"/>
    </w:p>
    <w:p w:rsidRDefault="00724B8C" w:rsidP="00724B8C" w:rsidR="00724B8C">
      <w:pPr>
        <w:jc w:val="right"/>
      </w:pPr>
    </w:p>
    <w:p w:rsidRDefault="00724B8C" w:rsidP="00724B8C" w:rsidR="00724B8C">
      <w:pPr>
        <w:jc w:val="right"/>
      </w:pPr>
      <w:r>
        <w:t>13 St-390/12-163</w:t>
      </w:r>
    </w:p>
    <w:p w:rsidRDefault="00724B8C" w:rsidP="00724B8C" w:rsidR="00724B8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B8C" w:rsidP="00724B8C" w:rsidR="00724B8C" w:rsidRPr="00D21A2C"/>
    <w:p w:rsidRDefault="00724B8C" w:rsidP="00724B8C" w:rsidR="00724B8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4B8C" w:rsidP="00724B8C" w:rsidR="00724B8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24B8C" w:rsidP="00724B8C" w:rsidR="00724B8C" w:rsidRPr="00495C4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24B8C" w:rsidP="00724B8C" w:rsidR="00724B8C"/>
    <w:p w:rsidRDefault="00724B8C" w:rsidP="00724B8C" w:rsidR="00724B8C" w:rsidRPr="00715CCF">
      <w:pPr>
        <w:jc w:val="center"/>
      </w:pPr>
      <w:r w:rsidRPr="00715CCF">
        <w:t>R E P U B L I K A    H R V A T S K A</w:t>
      </w:r>
    </w:p>
    <w:p w:rsidRDefault="00724B8C" w:rsidP="00724B8C" w:rsidR="00724B8C" w:rsidRPr="00715CCF">
      <w:pPr>
        <w:jc w:val="center"/>
      </w:pPr>
      <w:r w:rsidRPr="00715CCF">
        <w:t>R J E Š E N J E</w:t>
      </w:r>
    </w:p>
    <w:p w:rsidRDefault="00724B8C" w:rsidP="00724B8C" w:rsidR="00724B8C"/>
    <w:p w:rsidRDefault="00724B8C" w:rsidP="00724B8C" w:rsidR="00724B8C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</w:t>
      </w:r>
      <w:r>
        <w:t xml:space="preserve"> 15. svibnja  2018.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24B8C" w:rsidP="00724B8C" w:rsidR="00724B8C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724B8C">
        <w:t>30.4.</w:t>
      </w:r>
      <w:r>
        <w:t>2018.,</w:t>
      </w:r>
      <w:r w:rsidR="002B5550">
        <w:t xml:space="preserve"> na način namirenja</w:t>
      </w:r>
      <w:r w:rsidR="009E0188">
        <w:t xml:space="preserve"> stečajnih</w:t>
      </w:r>
      <w:r w:rsidR="002B5550">
        <w:t xml:space="preserve"> vjerovnika I višeg isplatnog reda</w:t>
      </w:r>
      <w:r w:rsidR="009E0188">
        <w:t xml:space="preserve"> u iznosu od </w:t>
      </w:r>
      <w:r w:rsidR="00724B8C">
        <w:t>392.420,48</w:t>
      </w:r>
      <w:r w:rsidR="009E0188">
        <w:t xml:space="preserve"> kn što čini </w:t>
      </w:r>
      <w:r w:rsidR="00724B8C">
        <w:t>100</w:t>
      </w:r>
      <w:r w:rsidR="009E0188">
        <w:t xml:space="preserve"> % utvrđenih i priznatih tražbina stečajnih vjerovnika I višeg isplatnog reda.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072ADA" w:rsidP="003F3D54" w:rsidR="00D14B93" w:rsidRPr="003F3D54">
      <w:pPr>
        <w:jc w:val="center"/>
      </w:pPr>
      <w:r>
        <w:t>1</w:t>
      </w:r>
      <w:r w:rsidR="00724B8C">
        <w:t>3. lipanj</w:t>
      </w:r>
      <w:r w:rsidR="009E0188" w:rsidRPr="009E0188">
        <w:t xml:space="preserve"> 2018. </w:t>
      </w:r>
      <w:r w:rsidR="00D14B93" w:rsidRPr="009E0188">
        <w:t>godine s početkom u 1</w:t>
      </w:r>
      <w:r w:rsidR="000B17D5" w:rsidRPr="009E0188">
        <w:t>0,0</w:t>
      </w:r>
      <w:r w:rsidR="00D14B93" w:rsidRPr="009E0188">
        <w:t>0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 xml:space="preserve">ijeku, Zagrebačka 2, soba broj 22,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 xml:space="preserve">ajni upravitelj dužan je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072ADA" w:rsidR="00D14B93" w:rsidRPr="009E0188">
      <w:pPr>
        <w:jc w:val="center"/>
      </w:pPr>
      <w:r>
        <w:t>U Osijeku</w:t>
      </w:r>
      <w:r w:rsidR="005661E1">
        <w:t xml:space="preserve"> 1</w:t>
      </w:r>
      <w:r w:rsidR="00724B8C">
        <w:t>5. svibanj</w:t>
      </w:r>
      <w:r>
        <w:t xml:space="preserve"> 2018. </w:t>
      </w: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>Protiv ovog rješenja nije dopuštena žalba (čl. 278. ZPP-a u vezi s čl. 6.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</w:t>
      </w:r>
      <w:r w:rsidR="00724B8C">
        <w:t>uz završno izvješće i diobni popis za završnu diobu (str. 635 do 640 spisa)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724B8C">
        <w:t xml:space="preserve"> 13/6</w:t>
      </w:r>
    </w:p>
    <w:sectPr w:rsidSect="005661E1" w:rsidR="000C20F1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84E1B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661E1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4B8C"/>
    <w:rsid w:val="00725641"/>
    <w:rsid w:val="0073054D"/>
    <w:rsid w:val="0073240B"/>
    <w:rsid w:val="00744AD7"/>
    <w:rsid w:val="0074711B"/>
    <w:rsid w:val="00757D03"/>
    <w:rsid w:val="007A22A0"/>
    <w:rsid w:val="007C1241"/>
    <w:rsid w:val="007F094E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A025E8"/>
    <w:rsid w:val="00A07AC6"/>
    <w:rsid w:val="00A30AE4"/>
    <w:rsid w:val="00A37E23"/>
    <w:rsid w:val="00A402F9"/>
    <w:rsid w:val="00A503DA"/>
    <w:rsid w:val="00AB56F9"/>
    <w:rsid w:val="00AC2C6D"/>
    <w:rsid w:val="00AE227B"/>
    <w:rsid w:val="00AE2746"/>
    <w:rsid w:val="00BC33DE"/>
    <w:rsid w:val="00BF22CB"/>
    <w:rsid w:val="00C1381A"/>
    <w:rsid w:val="00C15361"/>
    <w:rsid w:val="00C1649E"/>
    <w:rsid w:val="00C9197B"/>
    <w:rsid w:val="00CA5EA9"/>
    <w:rsid w:val="00CB1176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0483"/>
    <w:rsid w:val="00E55AA4"/>
    <w:rsid w:val="00E65DFE"/>
    <w:rsid w:val="00EB3D75"/>
    <w:rsid w:val="00EB58C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5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5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1241</properties:Characters>
  <properties:Lines>49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2018-05-15T06:43:00Z</dcterms:created>
  <dc:creator>hermanj</dc:creator>
  <cp:lastModifiedBy>Maja Kocijan</cp:lastModifiedBy>
  <cp:lastPrinted>2018-05-15T06:46:00Z</cp:lastPrinted>
  <dcterms:modified xmlns:xsi="http://www.w3.org/2001/XMLSchema-instance" xsi:type="dcterms:W3CDTF">2018-05-15T06:50:00Z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