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9654" w14:paraId="fe19654"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sidR="00EE0A23">
        <w:rPr>
          <w:b/>
        </w:rPr>
        <w:t>356</w:t>
      </w:r>
      <w:r w:rsidRPr="003C451C">
        <w:rPr>
          <w:b/>
        </w:rPr>
        <w:t>/201</w:t>
      </w:r>
      <w:r w:rsidR="00EE0A23">
        <w:rPr>
          <w:b/>
        </w:rPr>
        <w:t>8</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00EE0A23" w:rsidRPr="00EE0A23">
        <w:t>COMET, d.o.o., Ploče, Neretljanskih gusara 2, OIB: 28086795602</w:t>
      </w:r>
      <w:r w:rsidRPr="00815E32">
        <w:t xml:space="preserve">, dana </w:t>
      </w:r>
      <w:r w:rsidR="00EE0A23">
        <w:t>19</w:t>
      </w:r>
      <w:r>
        <w:t xml:space="preserve">. </w:t>
      </w:r>
      <w:r w:rsidR="00EE0A23">
        <w:t>prosinca</w:t>
      </w:r>
      <w:r>
        <w:t xml:space="preserve"> </w:t>
      </w:r>
      <w:r w:rsidR="00EE0A23">
        <w:t>2018</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Ročište radi</w:t>
      </w:r>
      <w:r w:rsidR="00152EB0">
        <w:t xml:space="preserve"> </w:t>
      </w:r>
      <w:r w:rsidR="00024451">
        <w:t xml:space="preserve">rasprave o pretpostavkama </w:t>
      </w:r>
      <w:r>
        <w:t xml:space="preserve">za otvaranje stečajnog postupka određuje se u prostorijama ovog suda na adresi Dr. Ante Starčevića 23, Dubrovnik, sudnica br. </w:t>
      </w:r>
      <w:r w:rsidR="00ED3CE3">
        <w:t>2</w:t>
      </w:r>
      <w:r>
        <w:t xml:space="preserve">, za dan </w:t>
      </w:r>
      <w:r w:rsidR="00EE0A23" w:rsidRPr="00EE0A23">
        <w:rPr>
          <w:b/>
        </w:rPr>
        <w:t>28. siječnja 2019.g.  u 10,00</w:t>
      </w:r>
      <w:r w:rsidR="00EE0A23" w:rsidRPr="00EE0A23">
        <w:t xml:space="preserve"> sati.</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zastupnici</w:t>
      </w:r>
      <w:r>
        <w:t xml:space="preserve"> dužnika </w:t>
      </w:r>
      <w:r w:rsidR="00EE0A23">
        <w:t>Mijo Barišić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sidR="00EE0A23" w:rsidRPr="00EE0A23">
        <w:rPr>
          <w:b/>
        </w:rPr>
        <w:t>19. prosinca 2018</w:t>
      </w:r>
      <w:r w:rsidRPr="00815E32">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64424"/>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52EB0"/>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05F3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620B6"/>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209D"/>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71F31"/>
    <w:rsid w:val="00E80D53"/>
    <w:rsid w:val="00E907F1"/>
    <w:rsid w:val="00E91542"/>
    <w:rsid w:val="00EB7EA4"/>
    <w:rsid w:val="00ED3CE3"/>
    <w:rsid w:val="00EE0A2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- 2 zaposlenika</izvorni_sadrzaj>
    <derivirana_varijabla naziv="DomainObject.Predmet.Opis_1">čl.110. st.1. SZ
- 2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St-356/2018</izvorni_sadrzaj>
    <derivirana_varijabla naziv="DomainObject.Predmet.OznakaBroj_1">St-356/2018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COMET, d.o.o. za proizvodnju, usluge i trgovinu</izvorni_sadrzaj>
    <derivirana_varijabla naziv="DomainObject.Predmet.ProtustrankaFormated_1">  COMET, d.o.o. za proizvodnju, usluge i trgovinu</derivirana_varijabla>
  </DomainObject.Predmet.ProtustrankaFormated>
  <DomainObject.Predmet.ProtustrankaFormatedOIB>
    <izvorni_sadrzaj>  COMET, d.o.o. za proizvodnju, usluge i trgovinu, OIB 28086795602</izvorni_sadrzaj>
    <derivirana_varijabla naziv="DomainObject.Predmet.ProtustrankaFormatedOIB_1">  COMET, d.o.o. za proizvodnju, usluge i trgovinu, OIB 28086795602</derivirana_varijabla>
  </DomainObject.Predmet.ProtustrankaFormatedOIB>
  <DomainObject.Predmet.ProtustrankaFormatedWithAdress>
    <izvorni_sadrzaj> COMET, d.o.o. za proizvodnju, usluge i trgovinu, Neretljanskih gusara 2, 20340 Ploče</izvorni_sadrzaj>
    <derivirana_varijabla naziv="DomainObject.Predmet.ProtustrankaFormatedWithAdress_1"> COMET, d.o.o. za proizvodnju, usluge i trgovinu, Neretljanskih gusara 2, 20340 Ploče</derivirana_varijabla>
  </DomainObject.Predmet.ProtustrankaFormatedWithAdress>
  <DomainObject.Predmet.ProtustrankaFormatedWithAdressOIB>
    <izvorni_sadrzaj> COMET, d.o.o. za proizvodnju, usluge i trgovinu, OIB 28086795602, Neretljanskih gusara 2, 20340 Ploče</izvorni_sadrzaj>
    <derivirana_varijabla naziv="DomainObject.Predmet.ProtustrankaFormatedWithAdressOIB_1"> COMET, d.o.o. za proizvodnju, usluge i trgovinu, OIB 28086795602, Neretljanskih gusara 2, 20340 Ploče</derivirana_varijabla>
  </DomainObject.Predmet.ProtustrankaFormatedWithAdressOIB>
  <DomainObject.Predmet.ProtustrankaWithAdress>
    <izvorni_sadrzaj>COMET, d.o.o. za proizvodnju, usluge i trgovinu Neretljanskih gusara 2, 20340 Ploče</izvorni_sadrzaj>
    <derivirana_varijabla naziv="DomainObject.Predmet.ProtustrankaWithAdress_1">COMET, d.o.o. za proizvodnju, usluge i trgovinu Neretljanskih gusara 2, 20340 Ploče</derivirana_varijabla>
  </DomainObject.Predmet.ProtustrankaWithAdress>
  <DomainObject.Predmet.ProtustrankaWithAdressOIB>
    <izvorni_sadrzaj>COMET, d.o.o. za proizvodnju, usluge i trgovinu, OIB 28086795602, Neretljanskih gusara 2, 20340 Ploče</izvorni_sadrzaj>
    <derivirana_varijabla naziv="DomainObject.Predmet.ProtustrankaWithAdressOIB_1">COMET, d.o.o. za proizvodnju, usluge i trgovinu, OIB 28086795602, Neretljanskih gusara 2, 20340 Ploče</derivirana_varijabla>
  </DomainObject.Predmet.ProtustrankaWithAdressOIB>
  <DomainObject.Predmet.ProtustrankaNazivFormated>
    <izvorni_sadrzaj>COMET, d.o.o. za proizvodnju, usluge i trgovinu</izvorni_sadrzaj>
    <derivirana_varijabla naziv="DomainObject.Predmet.ProtustrankaNazivFormated_1">COMET, d.o.o. za proizvodnju, usluge i trgovinu</derivirana_varijabla>
  </DomainObject.Predmet.ProtustrankaNazivFormated>
  <DomainObject.Predmet.ProtustrankaNazivFormatedOIB>
    <izvorni_sadrzaj>COMET, d.o.o. za proizvodnju, usluge i trgovinu, OIB 28086795602</izvorni_sadrzaj>
    <derivirana_varijabla naziv="DomainObject.Predmet.ProtustrankaNazivFormatedOIB_1">COMET, d.o.o. za proizvodnju, usluge i trgovinu, OIB 28086795602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213561.94</izvorni_sadrzaj>
    <derivirana_varijabla naziv="DomainObject.Predmet.TrenutnaVrijednost_1">213561.94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COMET, d.o.o. za proizvodnju, usluge i trgovinu</item>
    </izvorni_sadrzaj>
    <derivirana_varijabla naziv="DomainObject.Predmet.ProtuStrankaListFormated_1">
      <item>COMET, d.o.o. za proizvodnju, usluge i trgovinu</item>
    </derivirana_varijabla>
  </DomainObject.Predmet.ProtuStrankaListFormated>
  <DomainObject.Predmet.ProtuStrankaListFormatedOIB>
    <izvorni_sadrzaj>
      <item>COMET, d.o.o. za proizvodnju, usluge i trgovinu, OIB 28086795602</item>
    </izvorni_sadrzaj>
    <derivirana_varijabla naziv="DomainObject.Predmet.ProtuStrankaListFormatedOIB_1">
      <item>COMET, d.o.o. za proizvodnju, usluge i trgovinu, OIB 28086795602</item>
    </derivirana_varijabla>
  </DomainObject.Predmet.ProtuStrankaListFormatedOIB>
  <DomainObject.Predmet.ProtuStrankaListFormatedWithAdress>
    <izvorni_sadrzaj>
      <item>COMET, d.o.o. za proizvodnju, usluge i trgovinu, Neretljanskih gusara 2, 20340 Ploče</item>
    </izvorni_sadrzaj>
    <derivirana_varijabla naziv="DomainObject.Predmet.ProtuStrankaListFormatedWithAdress_1">
      <item>COMET, d.o.o. za proizvodnju, usluge i trgovinu, Neretljanskih gusara 2, 20340 Ploče</item>
    </derivirana_varijabla>
  </DomainObject.Predmet.ProtuStrankaListFormatedWithAdress>
  <DomainObject.Predmet.ProtuStrankaListFormatedWithAdressOIB>
    <izvorni_sadrzaj>
      <item>COMET, d.o.o. za proizvodnju, usluge i trgovinu, OIB 28086795602, Neretljanskih gusara 2, 20340 Ploče</item>
    </izvorni_sadrzaj>
    <derivirana_varijabla naziv="DomainObject.Predmet.ProtuStrankaListFormatedWithAdressOIB_1">
      <item>COMET, d.o.o. za proizvodnju, usluge i trgovinu, OIB 28086795602, Neretljanskih gusara 2, 20340 Ploče</item>
    </derivirana_varijabla>
  </DomainObject.Predmet.ProtuStrankaListFormatedWithAdressOIB>
  <DomainObject.Predmet.ProtuStrankaListNazivFormated>
    <izvorni_sadrzaj>
      <item>COMET, d.o.o. za proizvodnju, usluge i trgovinu</item>
    </izvorni_sadrzaj>
    <derivirana_varijabla naziv="DomainObject.Predmet.ProtuStrankaListNazivFormated_1">
      <item>COMET, d.o.o. za proizvodnju, usluge i trgovinu</item>
    </derivirana_varijabla>
  </DomainObject.Predmet.ProtuStrankaListNazivFormated>
  <DomainObject.Predmet.ProtuStrankaListNazivFormatedOIB>
    <izvorni_sadrzaj>
      <item>COMET, d.o.o. za proizvodnju, usluge i trgovinu, OIB 28086795602</item>
    </izvorni_sadrzaj>
    <derivirana_varijabla naziv="DomainObject.Predmet.ProtuStrankaListNazivFormatedOIB_1">
      <item>COMET, d.o.o. za proizvodnju, usluge i trgovinu, OIB 28086795602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COMET, d.o.o. za proizvodnju, usluge i trgovinu</izvorni_sadrzaj>
    <derivirana_varijabla naziv="DomainObject.Predmet.ProtustrankaIDrugi_1">COMET, d.o.o. za proizvodnju,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COMET, d.o.o. za proizvodnju, usluge i trgovinu, OIB 28086795602, Neretljanskih gusara 2, 20340 Ploče</izvorni_sadrzaj>
    <derivirana_varijabla naziv="DomainObject.Predmet.ProtustrankaIDrugiAdressOIB_1">COMET, d.o.o. za proizvodnju, usluge i trgovinu, OIB 28086795602, Neretljanskih gusara 2,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COMET, d.o.o. za proizvodnju, usluge i trgovinu</item>
    </izvorni_sadrzaj>
    <derivirana_varijabla naziv="DomainObject.Predmet.SudioniciListNaziv_1">
      <item>FINA, RC Split, Podružnica Dubrovnik</item>
      <item>COMET, d.o.o. za proizvodnju, usluge i trgovinu</item>
    </derivirana_varijabla>
  </DomainObject.Predmet.SudioniciListNaziv>
  <DomainObject.Predmet.SudioniciListAdressOIB>
    <izvorni_sadrzaj>
      <item>FINA, RC Split, Podružnica Dubrovnik, OIB 85821130368, Vukovarska 2,20000 Dubrovnik</item>
      <item>COMET, d.o.o. za proizvodnju, usluge i trgovinu, OIB 28086795602, Neretljanskih gusara 2,20340 Ploče</item>
    </izvorni_sadrzaj>
    <derivirana_varijabla naziv="DomainObject.Predmet.SudioniciListAdressOIB_1">
      <item>FINA, RC Split, Podružnica Dubrovnik, OIB 85821130368, Vukovarska 2,20000 Dubrovnik</item>
      <item>COMET, d.o.o. za proizvodnju, usluge i trgovinu, OIB 28086795602, Neretljanskih gusara 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28086795602</item>
    </izvorni_sadrzaj>
    <derivirana_varijabla naziv="DomainObject.Predmet.SudioniciListNazivOIB_1">
      <item>, OIB 85821130368</item>
      <item>, OIB 28086795602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St-356/2018-8</izvorni_sadrzaj>
    <derivirana_varijabla naziv="DomainObject.PredzadnjaOdlukaIzPredmeta.Oznaka_1">St-356/2018-8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243</properties:Words>
  <properties:Characters>1199</properties:Characters>
  <properties:Lines>44</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2018-12-19T12:27:00Z</dcterms:created>
  <dc:creator>RH-TDU</dc:creator>
  <cp:lastModifiedBy>Andrijana Leto</cp:lastModifiedBy>
  <cp:lastPrinted>2016-09-14T11:32:00Z</cp:lastPrinted>
  <dcterms:modified xmlns:xsi="http://www.w3.org/2001/XMLSchema-instance" xsi:type="dcterms:W3CDTF">2018-12-19T12:32:00Z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(356-18 ročišt radi očitovanja i radi rasprave o pretpostvkama- zakazivanje-Rješenje ponovni poziv za ročište prethodni postupak.docx)</vt:lpwstr>
  </prop:property>
  <prop:property name="CC_coloring" pid="4" fmtid="{D5CDD505-2E9C-101B-9397-08002B2CF9AE}">
    <vt:bool>false</vt:bool>
  </prop:property>
  <prop:property name="BrojStranica" pid="5" fmtid="{D5CDD505-2E9C-101B-9397-08002B2CF9AE}">
    <vt:i4>1</vt:i4>
  </prop:property>
</prop:Properties>
</file>