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c282" w14:paraId="761c282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DD18E7">
        <w:rPr>
          <w:b/>
        </w:rPr>
        <w:t>421</w:t>
      </w:r>
      <w:r w:rsidR="00B33620" w:rsidRPr="00B33620">
        <w:rPr>
          <w:b/>
        </w:rPr>
        <w:t>/201</w:t>
      </w:r>
      <w:r w:rsidR="00DD18E7">
        <w:rPr>
          <w:b/>
        </w:rPr>
        <w:t>7</w:t>
      </w:r>
      <w:r w:rsidR="00B33620" w:rsidRPr="00B33620">
        <w:rPr>
          <w:b/>
        </w:rPr>
        <w:t>-</w:t>
      </w:r>
      <w:r w:rsidR="00B560AC">
        <w:rPr>
          <w:b/>
        </w:rPr>
        <w:t>17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po prijedlogu Financijske agencije, Regionalnog centra Osijek, Podružnice </w:t>
      </w:r>
      <w:r w:rsidR="00D341B9">
        <w:t>Slavonski Brod</w:t>
      </w:r>
      <w:r w:rsidR="00487D6E">
        <w:t xml:space="preserve">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DD18E7" w:rsidRPr="00DD18E7">
        <w:t>BATINIĆ j.d.o.o. za ugostiteljstvo, skraćena tvrtka: BATINIĆ j.d.o.o, Slobodnica, Trg Svetog Marka 16, OIB 83862438374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D341B9">
        <w:t>2</w:t>
      </w:r>
      <w:r w:rsidR="00DD18E7">
        <w:t>0</w:t>
      </w:r>
      <w:r w:rsidR="00D341B9">
        <w:t>. rujna</w:t>
      </w:r>
      <w:r w:rsidR="00DD18E7">
        <w:t xml:space="preserve"> 2017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DD18E7" w:rsidRPr="00DD18E7">
        <w:t>BATINIĆ j.d.o.o. za ugostiteljstvo, skraćena tvrtka: BATINIĆ j.d.o.o, Slobodnica, Trg Svetog Marka 16, OIB 83862438374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206492" w:rsidR="00206492" w:rsidRPr="00756C53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4E56B3">
        <w:t>Ana-Maria Bogović, Slavonski Brod, Naselje Lutvinka ulaz 2/9, OIB 36495483478.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DD18E7" w:rsidRPr="00DD18E7">
        <w:t>BATINIĆ j.d.o.o. za ugostiteljstvo, skraćena tvrtka: BATINIĆ j.d.o.o, Slobodnica, Trg Svetog Marka 16, OIB 83862438374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4E56B3" w:rsidR="00FD3F87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  <w:r w:rsidR="009D596D"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D341B9" w:rsidR="00E33670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</w:t>
      </w:r>
      <w:r w:rsidR="006E1197">
        <w:t>Slavonski Brod</w:t>
      </w:r>
      <w:r w:rsidR="00E33670">
        <w:t xml:space="preserve">, podnesenog na temelju odredbe čl. </w:t>
      </w:r>
      <w:r w:rsidR="00E33670" w:rsidRPr="000C3B97">
        <w:t>110. st. 1.</w:t>
      </w:r>
      <w:r w:rsidR="00E33670">
        <w:t xml:space="preserve"> Stečajnog zakona (dalje: SZ, NN 71/15) </w:t>
      </w:r>
      <w:r>
        <w:t xml:space="preserve">zakazano je i održano ročište radi rasprave o pretpostavkama za otvaranje stečajnog postupka i očitovanja o prijedlogu za otvaranje stečajnog postupka  nad stečajnim dužnikom </w:t>
      </w:r>
      <w:r w:rsidR="00DD18E7" w:rsidRPr="00DD18E7">
        <w:t>BATINIĆ j.d.o.o. za ugostiteljstvo, skraćena tvrtka: BATINIĆ j.d.o.o, Slobodnica, Trg Svetog Marka 16, OIB 83862438374</w:t>
      </w:r>
      <w:r w:rsidR="00D341B9" w:rsidRPr="00D341B9">
        <w:t xml:space="preserve"> </w:t>
      </w:r>
      <w:r>
        <w:t xml:space="preserve">dana </w:t>
      </w:r>
      <w:r w:rsidR="00DD18E7">
        <w:t>27.</w:t>
      </w:r>
      <w:r w:rsidR="00D341B9">
        <w:t xml:space="preserve"> </w:t>
      </w:r>
      <w:r w:rsidR="00DD18E7">
        <w:t>lipnja</w:t>
      </w:r>
      <w:r w:rsidR="00E0567E">
        <w:t xml:space="preserve"> 201</w:t>
      </w:r>
      <w:r w:rsidR="00DD18E7">
        <w:t>7</w:t>
      </w:r>
      <w:r w:rsidR="00E0567E">
        <w:t>. godine.</w:t>
      </w:r>
      <w:r>
        <w:tab/>
        <w:t xml:space="preserve"> </w:t>
      </w:r>
      <w:r>
        <w:tab/>
      </w:r>
    </w:p>
    <w:p w:rsidRDefault="004E56B3" w:rsidP="00D341B9" w:rsidR="004E56B3">
      <w:pPr>
        <w:jc w:val="both"/>
      </w:pPr>
    </w:p>
    <w:p w:rsidRDefault="00D9760D" w:rsidP="00D341B9" w:rsidR="00D9760D">
      <w:pPr>
        <w:jc w:val="both"/>
      </w:pPr>
    </w:p>
    <w:p w:rsidRDefault="00B560AC" w:rsidP="00B560AC" w:rsidR="00B560AC" w:rsidRPr="00B560AC">
      <w:pPr>
        <w:jc w:val="right"/>
      </w:pPr>
      <w:r w:rsidRPr="00B560AC">
        <w:rPr>
          <w:b/>
        </w:rPr>
        <w:lastRenderedPageBreak/>
        <w:t>Broj: 7/St-421/2017-17</w:t>
      </w:r>
    </w:p>
    <w:p w:rsidRDefault="00B560AC" w:rsidP="00B560AC" w:rsidR="00B560AC">
      <w:pPr>
        <w:jc w:val="both"/>
      </w:pPr>
      <w:r>
        <w:t xml:space="preserve"> </w:t>
      </w:r>
      <w:r>
        <w:tab/>
      </w:r>
      <w:r>
        <w:tab/>
      </w:r>
    </w:p>
    <w:p w:rsidRDefault="00B560AC" w:rsidP="00B560AC" w:rsidR="00B560AC">
      <w:pPr>
        <w:jc w:val="both"/>
      </w:pPr>
    </w:p>
    <w:p w:rsidRDefault="00B560AC" w:rsidP="00B560AC" w:rsidR="00B560AC" w:rsidRPr="00B560AC">
      <w:pPr>
        <w:jc w:val="both"/>
      </w:pPr>
      <w:r>
        <w:t xml:space="preserve"> </w:t>
      </w:r>
      <w:r>
        <w:tab/>
      </w:r>
      <w:r>
        <w:tab/>
      </w:r>
      <w:r w:rsidRPr="00B560AC">
        <w:t xml:space="preserve">Na ročištu je saslušana zakonska zastupnica stečajnog dužnika Marina Batinić, po službenoj dužnosti pribavljeni </w:t>
      </w:r>
      <w:r>
        <w:t xml:space="preserve">su </w:t>
      </w:r>
      <w:r w:rsidRPr="00B560AC">
        <w:t>podaci o vlasništvu motornih vozila i nekretnina stečajnog dužnika,</w:t>
      </w:r>
      <w:r>
        <w:t xml:space="preserve">a </w:t>
      </w:r>
      <w:r w:rsidRPr="00B560AC">
        <w:t>uvidom u sudski registar utvrđeno je da  dužnik za 2016. godinu nije predao financijsko izvješće u svrhu  javne objave</w:t>
      </w:r>
      <w:r>
        <w:t>,</w:t>
      </w:r>
      <w:r w:rsidRPr="00B560AC">
        <w:t xml:space="preserve"> te  je izvršen uvid u sve isprave priložene spisu. </w:t>
      </w:r>
    </w:p>
    <w:p w:rsidRDefault="00B560AC" w:rsidP="00B560AC" w:rsidR="00B560AC" w:rsidRPr="00B560AC">
      <w:pPr>
        <w:jc w:val="both"/>
      </w:pPr>
      <w:r>
        <w:t xml:space="preserve"> </w:t>
      </w:r>
      <w:r>
        <w:tab/>
      </w:r>
      <w:r>
        <w:tab/>
      </w:r>
      <w:r w:rsidRPr="00B560AC">
        <w:t>Iz prijedloga za otvaranje stečajnog postupka Financijske agencije ( dalje  FINA ) proizlazi da je dužnik na dan 16. ožujka  2017. u Očevidniku redoslijeda osnova za plaćanje ima evidentirane neizvršene osnove za plaćanje u neprekinutom razdoblju od 120 dana u ukupnom iznosu od 21.138,27 Kn te dvije zaposlene osobu, a isto proizlazi i iz očitovanja FINA-e od 25. svibnja 2017. godine. Nadalje iz očitovanje FINA-e od 17. srpnja 2017. godine proizlazi da dužnik ima neizvršene osnove za plaćanje u Očevidniku redoslijeda osnova za plaćanje u iznosu od 18.407,68 Kn.</w:t>
      </w:r>
    </w:p>
    <w:p w:rsidRDefault="00B560AC" w:rsidP="00B560AC" w:rsidR="00B560AC" w:rsidRPr="00B560AC">
      <w:pPr>
        <w:jc w:val="both"/>
      </w:pPr>
      <w:r>
        <w:t xml:space="preserve"> </w:t>
      </w:r>
      <w:r>
        <w:tab/>
      </w:r>
      <w:r>
        <w:tab/>
      </w:r>
      <w:r w:rsidRPr="00B560AC">
        <w:t xml:space="preserve"> Saslušanjem članice uprave društva dužnika Marine Batinić utvrđeno je da je dužnik osnovan u 2016. godini, da je predmetom poslovanja ugostiteljska djelatnost, da upošljava dvije osobe, a iz ovog iskaza proizlazi da je dužnik bio u blokadi koja je u međuvremenu otklonjena. Nadalje, iz ovog iskaza proizlazi da</w:t>
      </w:r>
      <w:r>
        <w:t xml:space="preserve"> dužnik nije vlasnik nekretnina,</w:t>
      </w:r>
      <w:r w:rsidRPr="00B560AC">
        <w:t xml:space="preserve"> da za obavljanje </w:t>
      </w:r>
      <w:r>
        <w:t xml:space="preserve">poslovne </w:t>
      </w:r>
      <w:r w:rsidRPr="00B560AC">
        <w:t>djelatnosti koristi iznajmljen prostor</w:t>
      </w:r>
      <w:r>
        <w:t>,  nije vlasnik</w:t>
      </w:r>
      <w:r w:rsidRPr="00B560AC">
        <w:t xml:space="preserve">  motornih vozila i pokretnina, da nije nositelj poslovnih udjela</w:t>
      </w:r>
      <w:r>
        <w:t xml:space="preserve"> i</w:t>
      </w:r>
      <w:r w:rsidRPr="00B560AC">
        <w:t xml:space="preserve"> dionica u drugim društvima niti imatelj vrijednosnih papira </w:t>
      </w:r>
      <w:r>
        <w:t>dok</w:t>
      </w:r>
      <w:r w:rsidRPr="00B560AC">
        <w:t xml:space="preserve"> se o visini obveza društva dužnika</w:t>
      </w:r>
      <w:r>
        <w:t xml:space="preserve"> članica uprave nije mogla</w:t>
      </w:r>
      <w:r w:rsidRPr="00B560AC">
        <w:t xml:space="preserve"> precizno </w:t>
      </w:r>
      <w:r>
        <w:t>očitovati</w:t>
      </w:r>
      <w:r w:rsidRPr="00B560AC">
        <w:t>, te da ju je knjigovođa izvijestio da je predao financijsko izvješće za 2016. godinu, ali  joj nije poznato zašto isto nije objavljeno.</w:t>
      </w:r>
    </w:p>
    <w:p w:rsidRDefault="00B560AC" w:rsidP="00B560AC" w:rsidR="00B560AC" w:rsidRPr="00B560AC">
      <w:pPr>
        <w:jc w:val="both"/>
      </w:pPr>
      <w:r>
        <w:t xml:space="preserve"> </w:t>
      </w:r>
      <w:r>
        <w:tab/>
      </w:r>
      <w:r>
        <w:tab/>
      </w:r>
      <w:r w:rsidRPr="00B560AC">
        <w:t xml:space="preserve">Uvidom u potvrdu Općinskog suda u Slavonskom Brodu, Zemljišnoknjižnog odjela Slavonski Brod od 22. svibnja 2017. utvrđeno je da dužnik nije vlasnik nekretnina na području nadležnosti toga suda, a uvidom u uvjerenje Policijske uprave Brodsko - posavske od 23. svibnja 2016. godine da dužnik nije evidentiran kao vlasnik vozila.  </w:t>
      </w:r>
    </w:p>
    <w:p w:rsidRDefault="00B560AC" w:rsidP="00B560AC" w:rsidR="00D341B9">
      <w:pPr>
        <w:jc w:val="both"/>
      </w:pPr>
      <w:r>
        <w:t xml:space="preserve"> </w:t>
      </w:r>
      <w:r>
        <w:tab/>
      </w:r>
      <w:r>
        <w:tab/>
        <w:t>I</w:t>
      </w:r>
      <w:r w:rsidRPr="00B560AC">
        <w:t xml:space="preserve">z očitovanja FINA-e </w:t>
      </w:r>
      <w:r>
        <w:t xml:space="preserve"> dostavljeno</w:t>
      </w:r>
      <w:r w:rsidR="00EE3E8D">
        <w:t>m</w:t>
      </w:r>
      <w:r>
        <w:t xml:space="preserve"> sudu </w:t>
      </w:r>
      <w:r w:rsidRPr="00B560AC">
        <w:t>po zaključku od 06. srpnja 2017. godine nesporno proizlazi da dužnik u Očevidniku redoslijeda osnova za plaćanje na dan 17. srpnja 2017. godine ima neizvršene osnove za plaćanje u ukupnom iznosu od 18.407,68 Kn</w:t>
      </w:r>
      <w:r w:rsidR="00A9728C">
        <w:t>,</w:t>
      </w:r>
      <w:r w:rsidRPr="00B560AC">
        <w:t xml:space="preserve"> </w:t>
      </w:r>
      <w:r w:rsidR="00A9728C">
        <w:t>pa</w:t>
      </w:r>
      <w:r w:rsidRPr="00B560AC">
        <w:t xml:space="preserve"> navodi članice uprave dužnika o deblokadi računa nisu osnovani, te je utvrđeno da je ostvaren stečajni razlog nesposobnosti za plaćanje propisan odredbom čl.5 SZ-a.</w:t>
      </w:r>
      <w:r>
        <w:t xml:space="preserve"> </w:t>
      </w:r>
      <w:r w:rsidRPr="00B560AC">
        <w:t>Nadalje, na temelju iskaza članice uprave utvrđeno</w:t>
      </w:r>
      <w:r w:rsidR="00A9728C">
        <w:t xml:space="preserve"> je </w:t>
      </w:r>
      <w:r w:rsidRPr="00B560AC">
        <w:t>da stečajni dužnik u trenutku odlučivanja o prijedlogu nema imovine koja bi bila dostatna za namirenje troškova stečajnog postupka, a to proizlazi iz podataka sadržanim u javnim upisnicima</w:t>
      </w:r>
      <w:r>
        <w:t>.</w:t>
      </w:r>
      <w:r w:rsidR="00D341B9" w:rsidRPr="00B560AC">
        <w:rPr>
          <w:b/>
        </w:rPr>
        <w:t xml:space="preserve"> </w:t>
      </w:r>
      <w:r w:rsidR="00D341B9">
        <w:t xml:space="preserve"> </w:t>
      </w:r>
    </w:p>
    <w:p w:rsidRDefault="00B560AC" w:rsidP="00D341B9" w:rsidR="00B33620">
      <w:pPr>
        <w:ind w:firstLine="1440"/>
        <w:jc w:val="both"/>
      </w:pPr>
      <w:r>
        <w:t>Kako je utvrđeno</w:t>
      </w:r>
      <w:r w:rsidR="00D341B9">
        <w:t xml:space="preserve"> da je stečajni dužnik nesposoban za plaćanje </w:t>
      </w:r>
      <w:r>
        <w:t>odnosno da je</w:t>
      </w:r>
      <w:r w:rsidR="00D341B9">
        <w:t xml:space="preserve"> ostvaren stečajni razlo</w:t>
      </w:r>
      <w:r>
        <w:t>g</w:t>
      </w:r>
      <w:r w:rsidR="00D341B9">
        <w:t xml:space="preserve"> koje propisuje odredba čl. 5. SZ-a </w:t>
      </w:r>
      <w:r w:rsidR="000911F7">
        <w:t>te</w:t>
      </w:r>
      <w:r w:rsidR="006A10C3">
        <w:t xml:space="preserve"> da </w:t>
      </w:r>
      <w:r w:rsidR="00D341B9">
        <w:t>stečajni dužnik nema imovine koja bi bila</w:t>
      </w:r>
      <w:r w:rsidR="006A10C3">
        <w:t xml:space="preserve"> dostatna za namirenje troškova stečajnog postupka</w:t>
      </w:r>
      <w:r>
        <w:t xml:space="preserve"> </w:t>
      </w:r>
      <w:r w:rsidR="00B33620">
        <w:t xml:space="preserve">sukladno odredbi čl. 132. Stečajnog zakona </w:t>
      </w:r>
      <w:r w:rsidR="003645FD">
        <w:t>rješenjem poslovni broj 7/St-</w:t>
      </w:r>
      <w:r>
        <w:t>421</w:t>
      </w:r>
      <w:r w:rsidR="003645FD">
        <w:t>/201</w:t>
      </w:r>
      <w:r>
        <w:t>7</w:t>
      </w:r>
      <w:r w:rsidR="003645FD">
        <w:t>-</w:t>
      </w:r>
      <w:r w:rsidR="00D341B9">
        <w:t>1</w:t>
      </w:r>
      <w:r>
        <w:t>5</w:t>
      </w:r>
      <w:r w:rsidR="003645FD">
        <w:t xml:space="preserve"> od </w:t>
      </w:r>
      <w:r w:rsidR="00D341B9">
        <w:t>1</w:t>
      </w:r>
      <w:r>
        <w:t>0. kolovoza</w:t>
      </w:r>
      <w:r w:rsidR="00E0567E">
        <w:t xml:space="preserve"> </w:t>
      </w:r>
      <w:r w:rsidR="003645FD">
        <w:t xml:space="preserve">2016.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2850F6">
        <w:t>1</w:t>
      </w:r>
      <w:r>
        <w:t>0</w:t>
      </w:r>
      <w:r w:rsidR="002850F6">
        <w:t xml:space="preserve">. </w:t>
      </w:r>
      <w:r>
        <w:t xml:space="preserve">kolovoza </w:t>
      </w:r>
      <w:r w:rsidR="003645FD">
        <w:t>201</w:t>
      </w:r>
      <w:r>
        <w:t>7</w:t>
      </w:r>
      <w:r w:rsidR="003645FD">
        <w:t>. godine.</w:t>
      </w:r>
    </w:p>
    <w:p w:rsidRDefault="00FA394F" w:rsidP="00B33620" w:rsidR="00D9760D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B560A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 w:rsidR="00E92D4E">
        <w:t xml:space="preserve"> </w:t>
      </w:r>
      <w:r>
        <w:t xml:space="preserve">utvrđeno </w:t>
      </w:r>
      <w:r w:rsidR="008C2CAA">
        <w:t xml:space="preserve">da </w:t>
      </w:r>
      <w:r w:rsidR="00B560AC">
        <w:t>je</w:t>
      </w:r>
      <w:r w:rsidR="008C2CAA">
        <w:t xml:space="preserve"> na strani stečajnog dužnika ostvaren stečajni razl</w:t>
      </w:r>
      <w:r w:rsidR="006A6C2E">
        <w:t>o</w:t>
      </w:r>
      <w:r w:rsidR="00B560AC">
        <w:t>g</w:t>
      </w:r>
      <w:r w:rsidR="006A6C2E">
        <w:t xml:space="preserve"> nesposobnosti za plaćanje</w:t>
      </w:r>
      <w:r w:rsidR="008C2CAA">
        <w:t xml:space="preserve"> propisan odredbom čl. 5. SZ-a</w:t>
      </w:r>
      <w:r w:rsidR="00290C4A">
        <w:t>, da dužni</w:t>
      </w:r>
      <w:r w:rsidR="006A10C3">
        <w:t xml:space="preserve">k ima </w:t>
      </w:r>
      <w:r w:rsidR="00B560AC">
        <w:t xml:space="preserve">dvije </w:t>
      </w:r>
      <w:r w:rsidR="006A10C3">
        <w:t>zaposlen</w:t>
      </w:r>
      <w:r w:rsidR="00B560AC">
        <w:t>e</w:t>
      </w:r>
      <w:r w:rsidR="006A10C3">
        <w:t xml:space="preserve"> osob</w:t>
      </w:r>
      <w:r w:rsidR="00B560AC">
        <w:t>e,</w:t>
      </w:r>
      <w:r w:rsidR="006A10C3">
        <w:t xml:space="preserve"> 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</w:t>
      </w:r>
      <w:r w:rsidR="00E92D4E">
        <w:t xml:space="preserve"> </w:t>
      </w:r>
      <w:r w:rsidR="008C2CAA">
        <w:t xml:space="preserve">nije dostatna za namirenje troškova </w:t>
      </w:r>
    </w:p>
    <w:p w:rsidRDefault="00B560AC" w:rsidP="00B560AC" w:rsidR="00B560AC">
      <w:pPr>
        <w:jc w:val="right"/>
      </w:pPr>
      <w:r w:rsidRPr="00B560AC">
        <w:rPr>
          <w:b/>
        </w:rPr>
        <w:lastRenderedPageBreak/>
        <w:t>Broj: 7/St-421/2017-17</w:t>
      </w:r>
    </w:p>
    <w:p w:rsidRDefault="00B560AC" w:rsidP="00B33620" w:rsidR="00B560AC">
      <w:pPr>
        <w:jc w:val="both"/>
      </w:pPr>
    </w:p>
    <w:p w:rsidRDefault="008C2CAA" w:rsidP="00B33620" w:rsidR="00327E0C">
      <w:pPr>
        <w:jc w:val="both"/>
      </w:pPr>
      <w:r>
        <w:t>stečajnog postupka</w:t>
      </w:r>
      <w:r w:rsidR="006A6C2E">
        <w:t>,</w:t>
      </w:r>
      <w:r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>
      <w:pPr>
        <w:jc w:val="both"/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B560AC">
        <w:t xml:space="preserve"> SZ-a.</w:t>
      </w:r>
    </w:p>
    <w:p w:rsidRDefault="00B560AC" w:rsidP="00B33620" w:rsidR="00B560AC" w:rsidRPr="00E0567E">
      <w:pPr>
        <w:jc w:val="both"/>
        <w:rPr>
          <w:b/>
        </w:rPr>
      </w:pP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2850F6">
        <w:t>2</w:t>
      </w:r>
      <w:r w:rsidR="00B560AC">
        <w:t>0</w:t>
      </w:r>
      <w:r w:rsidR="002850F6">
        <w:t>. rujna</w:t>
      </w:r>
      <w:r>
        <w:t xml:space="preserve"> 201</w:t>
      </w:r>
      <w:r w:rsidR="00B560AC">
        <w:t>7</w:t>
      </w:r>
      <w:r>
        <w:t>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B560AC" w:rsidP="00775952" w:rsidR="00B560AC">
      <w:pPr>
        <w:jc w:val="both"/>
      </w:pPr>
    </w:p>
    <w:p w:rsidRDefault="00507D96" w:rsidP="00507D96" w:rsidR="00507D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B560AC">
        <w:t xml:space="preserve">             </w:t>
      </w:r>
      <w:r>
        <w:t xml:space="preserve"> </w:t>
      </w:r>
      <w:r w:rsidR="00B560AC"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60AC">
        <w:t xml:space="preserve">    </w:t>
      </w:r>
      <w:r>
        <w:t>Mirna Vujčić</w:t>
      </w:r>
    </w:p>
    <w:p w:rsidRDefault="00507D96" w:rsidP="00B560AC" w:rsidR="00507D96">
      <w:pPr>
        <w:ind w:left="4320"/>
      </w:pPr>
      <w:r>
        <w:t xml:space="preserve">     </w:t>
      </w:r>
    </w:p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FD0E2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2850F6">
        <w:rPr>
          <w:sz w:val="20"/>
          <w:szCs w:val="20"/>
        </w:rPr>
        <w:t>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0DB" w:rsidR="005C40DB">
      <w:r>
        <w:separator/>
      </w:r>
    </w:p>
  </w:endnote>
  <w:endnote w:id="0" w:type="continuationSeparator">
    <w:p w:rsidRDefault="005C40DB" w:rsidR="005C4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0DB" w:rsidR="005C40DB">
      <w:r>
        <w:separator/>
      </w:r>
    </w:p>
  </w:footnote>
  <w:footnote w:id="0" w:type="continuationSeparator">
    <w:p w:rsidRDefault="005C40DB" w:rsidR="005C4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6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2750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206492"/>
    <w:rsid w:val="00216182"/>
    <w:rsid w:val="002219B3"/>
    <w:rsid w:val="0022662A"/>
    <w:rsid w:val="00242AD1"/>
    <w:rsid w:val="00257A4C"/>
    <w:rsid w:val="002646DC"/>
    <w:rsid w:val="0027348F"/>
    <w:rsid w:val="002850F6"/>
    <w:rsid w:val="00290C4A"/>
    <w:rsid w:val="002912B5"/>
    <w:rsid w:val="002B11AA"/>
    <w:rsid w:val="002C2E70"/>
    <w:rsid w:val="002C6125"/>
    <w:rsid w:val="002D3173"/>
    <w:rsid w:val="002D4DBB"/>
    <w:rsid w:val="002D7C1A"/>
    <w:rsid w:val="002F0FF8"/>
    <w:rsid w:val="00311069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E697B"/>
    <w:rsid w:val="003F2068"/>
    <w:rsid w:val="003F406C"/>
    <w:rsid w:val="00432733"/>
    <w:rsid w:val="00432ED8"/>
    <w:rsid w:val="004606C1"/>
    <w:rsid w:val="00475315"/>
    <w:rsid w:val="0047760F"/>
    <w:rsid w:val="004840FD"/>
    <w:rsid w:val="00487D6E"/>
    <w:rsid w:val="00495669"/>
    <w:rsid w:val="004A06D8"/>
    <w:rsid w:val="004B26CB"/>
    <w:rsid w:val="004B6BFE"/>
    <w:rsid w:val="004C00B3"/>
    <w:rsid w:val="004C08BB"/>
    <w:rsid w:val="004C6525"/>
    <w:rsid w:val="004D1A00"/>
    <w:rsid w:val="004D7F58"/>
    <w:rsid w:val="004E56B3"/>
    <w:rsid w:val="004E7E7A"/>
    <w:rsid w:val="005014E0"/>
    <w:rsid w:val="00507396"/>
    <w:rsid w:val="00507D96"/>
    <w:rsid w:val="00511136"/>
    <w:rsid w:val="0051200C"/>
    <w:rsid w:val="00524E09"/>
    <w:rsid w:val="00530621"/>
    <w:rsid w:val="005940BF"/>
    <w:rsid w:val="005C057F"/>
    <w:rsid w:val="005C40DB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1F26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42C14"/>
    <w:rsid w:val="0074433D"/>
    <w:rsid w:val="00752AF9"/>
    <w:rsid w:val="00756C53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34549"/>
    <w:rsid w:val="00841B85"/>
    <w:rsid w:val="008632C8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018D"/>
    <w:rsid w:val="008C2CAA"/>
    <w:rsid w:val="008E008A"/>
    <w:rsid w:val="00911B09"/>
    <w:rsid w:val="00930729"/>
    <w:rsid w:val="00935C05"/>
    <w:rsid w:val="00946617"/>
    <w:rsid w:val="00947112"/>
    <w:rsid w:val="00962A6C"/>
    <w:rsid w:val="009835AC"/>
    <w:rsid w:val="009A0088"/>
    <w:rsid w:val="009A6F11"/>
    <w:rsid w:val="009B4703"/>
    <w:rsid w:val="009C4483"/>
    <w:rsid w:val="009D1661"/>
    <w:rsid w:val="009D596D"/>
    <w:rsid w:val="009E7FE2"/>
    <w:rsid w:val="009F267D"/>
    <w:rsid w:val="009F722A"/>
    <w:rsid w:val="00A42213"/>
    <w:rsid w:val="00A9728C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4F28"/>
    <w:rsid w:val="00B560AC"/>
    <w:rsid w:val="00B570A6"/>
    <w:rsid w:val="00B65F15"/>
    <w:rsid w:val="00B66B77"/>
    <w:rsid w:val="00B74354"/>
    <w:rsid w:val="00B761D7"/>
    <w:rsid w:val="00B825A3"/>
    <w:rsid w:val="00B9151A"/>
    <w:rsid w:val="00BE4752"/>
    <w:rsid w:val="00BF06AF"/>
    <w:rsid w:val="00BF3DFC"/>
    <w:rsid w:val="00BF62B4"/>
    <w:rsid w:val="00C24EF1"/>
    <w:rsid w:val="00C3128B"/>
    <w:rsid w:val="00C34B69"/>
    <w:rsid w:val="00C45B67"/>
    <w:rsid w:val="00C5057D"/>
    <w:rsid w:val="00C56F81"/>
    <w:rsid w:val="00C62250"/>
    <w:rsid w:val="00C70E05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06CD0"/>
    <w:rsid w:val="00D118CD"/>
    <w:rsid w:val="00D341B9"/>
    <w:rsid w:val="00D56945"/>
    <w:rsid w:val="00D75E1B"/>
    <w:rsid w:val="00D85AFB"/>
    <w:rsid w:val="00D87F8A"/>
    <w:rsid w:val="00D91044"/>
    <w:rsid w:val="00D935DA"/>
    <w:rsid w:val="00D9760D"/>
    <w:rsid w:val="00DA2A9F"/>
    <w:rsid w:val="00DB3993"/>
    <w:rsid w:val="00DD18E7"/>
    <w:rsid w:val="00DD26BE"/>
    <w:rsid w:val="00DD3C49"/>
    <w:rsid w:val="00DE3C60"/>
    <w:rsid w:val="00DF54F6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D4E"/>
    <w:rsid w:val="00EA5FA0"/>
    <w:rsid w:val="00EB16AA"/>
    <w:rsid w:val="00EB2D57"/>
    <w:rsid w:val="00EB6E01"/>
    <w:rsid w:val="00EC574D"/>
    <w:rsid w:val="00ED3C3E"/>
    <w:rsid w:val="00EE3E8D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6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6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6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6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6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6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6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6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12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21138.27</izvorni_sadrzaj>
    <derivirana_varijabla naziv="DomainObject.Predmet.InicijalnaVrijednost_1">21138.27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110 st.1  SZ</izvorni_sadrzaj>
    <derivirana_varijabla naziv="DomainObject.Predmet.PrimjedbaSuca_1">čk. 110 st.1  SZ</derivirana_varijabla>
  </DomainObject.Predmet.PrimjedbaSuca>
  <DomainObject.Predmet.ProtustrankaFormated>
    <izvorni_sadrzaj>  BATINIĆ j.d.o.o. za ugostiteljstvo</izvorni_sadrzaj>
    <derivirana_varijabla naziv="DomainObject.Predmet.ProtustrankaFormated_1">  BATINIĆ j.d.o.o. za ugostiteljstvo</derivirana_varijabla>
  </DomainObject.Predmet.ProtustrankaFormated>
  <DomainObject.Predmet.ProtustrankaFormatedOIB>
    <izvorni_sadrzaj>  BATINIĆ j.d.o.o. za ugostiteljstvo, OIB 83862438374</izvorni_sadrzaj>
    <derivirana_varijabla naziv="DomainObject.Predmet.ProtustrankaFormatedOIB_1">  BATINIĆ j.d.o.o. za ugostiteljstvo, OIB 83862438374</derivirana_varijabla>
  </DomainObject.Predmet.ProtustrankaFormatedOIB>
  <DomainObject.Predmet.ProtustrankaFormatedWithAdress>
    <izvorni_sadrzaj> BATINIĆ j.d.o.o. za ugostiteljstvo, Trg Svetog Marka 16, 35252 Slobodnica</izvorni_sadrzaj>
    <derivirana_varijabla naziv="DomainObject.Predmet.ProtustrankaFormatedWithAdress_1"> BATINIĆ j.d.o.o. za ugostiteljstvo, Trg Svetog Marka 16, 35252 Slobodnica</derivirana_varijabla>
  </DomainObject.Predmet.ProtustrankaFormatedWithAdress>
  <DomainObject.Predmet.ProtustrankaFormatedWithAdressOIB>
    <izvorni_sadrzaj> BATINIĆ j.d.o.o. za ugostiteljstvo, OIB 83862438374, Trg Svetog Marka 16, 35252 Slobodnica</izvorni_sadrzaj>
    <derivirana_varijabla naziv="DomainObject.Predmet.ProtustrankaFormatedWithAdressOIB_1"> BATINIĆ j.d.o.o. za ugostiteljstvo, OIB 83862438374, Trg Svetog Marka 16, 35252 Slobodnica</derivirana_varijabla>
  </DomainObject.Predmet.ProtustrankaFormatedWithAdressOIB>
  <DomainObject.Predmet.ProtustrankaWithAdress>
    <izvorni_sadrzaj>BATINIĆ j.d.o.o. za ugostiteljstvo Trg Svetog Marka 16, 35252 Slobodnica</izvorni_sadrzaj>
    <derivirana_varijabla naziv="DomainObject.Predmet.ProtustrankaWithAdress_1">BATINIĆ j.d.o.o. za ugostiteljstvo Trg Svetog Marka 16, 35252 Slobodnica</derivirana_varijabla>
  </DomainObject.Predmet.ProtustrankaWithAdress>
  <DomainObject.Predmet.ProtustrankaWithAdressOIB>
    <izvorni_sadrzaj>BATINIĆ j.d.o.o. za ugostiteljstvo, OIB 83862438374, Trg Svetog Marka 16, 35252 Slobodnica</izvorni_sadrzaj>
    <derivirana_varijabla naziv="DomainObject.Predmet.ProtustrankaWithAdressOIB_1">BATINIĆ j.d.o.o. za ugostiteljstvo, OIB 83862438374, Trg Svetog Marka 16, 35252 Slobodnica</derivirana_varijabla>
  </DomainObject.Predmet.ProtustrankaWithAdressOIB>
  <DomainObject.Predmet.ProtustrankaNazivFormated>
    <izvorni_sadrzaj>BATINIĆ j.d.o.o. za ugostiteljstvo</izvorni_sadrzaj>
    <derivirana_varijabla naziv="DomainObject.Predmet.ProtustrankaNazivFormated_1">BATINIĆ j.d.o.o. za ugostiteljstvo</derivirana_varijabla>
  </DomainObject.Predmet.ProtustrankaNazivFormated>
  <DomainObject.Predmet.ProtustrankaNazivFormatedOIB>
    <izvorni_sadrzaj>BATINIĆ j.d.o.o. za ugostiteljstvo, OIB 83862438374</izvorni_sadrzaj>
    <derivirana_varijabla naziv="DomainObject.Predmet.ProtustrankaNazivFormatedOIB_1">BATINIĆ j.d.o.o. za ugostiteljstvo, OIB 83862438374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BATINIĆ j.d.o.o. za ugostiteljstvo</item>
    </izvorni_sadrzaj>
    <derivirana_varijabla naziv="DomainObject.Predmet.ProtuStrankaListFormated_1">
      <item>BATINIĆ j.d.o.o. za ugostiteljstvo</item>
    </derivirana_varijabla>
  </DomainObject.Predmet.ProtuStrankaListFormated>
  <DomainObject.Predmet.ProtuStrankaListFormatedOIB>
    <izvorni_sadrzaj>
      <item>BATINIĆ j.d.o.o. za ugostiteljstvo, OIB 83862438374</item>
    </izvorni_sadrzaj>
    <derivirana_varijabla naziv="DomainObject.Predmet.ProtuStrankaListFormatedOIB_1">
      <item>BATINIĆ j.d.o.o. za ugostiteljstvo, OIB 83862438374</item>
    </derivirana_varijabla>
  </DomainObject.Predmet.ProtuStrankaListFormatedOIB>
  <DomainObject.Predmet.ProtuStrankaListFormatedWithAdress>
    <izvorni_sadrzaj>
      <item>BATINIĆ j.d.o.o. za ugostiteljstvo, Trg Svetog Marka 16, 35252 Slobodnica</item>
    </izvorni_sadrzaj>
    <derivirana_varijabla naziv="DomainObject.Predmet.ProtuStrankaListFormatedWithAdress_1">
      <item>BATINIĆ j.d.o.o. za ugostiteljstvo, Trg Svetog Marka 16, 35252 Slobodnica</item>
    </derivirana_varijabla>
  </DomainObject.Predmet.ProtuStrankaListFormatedWithAdress>
  <DomainObject.Predmet.ProtuStrankaListFormatedWithAdressOIB>
    <izvorni_sadrzaj>
      <item>BATINIĆ j.d.o.o. za ugostiteljstvo, OIB 83862438374, Trg Svetog Marka 16, 35252 Slobodnica</item>
    </izvorni_sadrzaj>
    <derivirana_varijabla naziv="DomainObject.Predmet.ProtuStrankaListFormatedWithAdressOIB_1">
      <item>BATINIĆ j.d.o.o. za ugostiteljstvo, OIB 83862438374, Trg Svetog Marka 16, 35252 Slobodnica</item>
    </derivirana_varijabla>
  </DomainObject.Predmet.ProtuStrankaListFormatedWithAdressOIB>
  <DomainObject.Predmet.ProtuStrankaListNazivFormated>
    <izvorni_sadrzaj>
      <item>BATINIĆ j.d.o.o. za ugostiteljstvo</item>
    </izvorni_sadrzaj>
    <derivirana_varijabla naziv="DomainObject.Predmet.ProtuStrankaListNazivFormated_1">
      <item>BATINIĆ j.d.o.o. za ugostiteljstvo</item>
    </derivirana_varijabla>
  </DomainObject.Predmet.ProtuStrankaListNazivFormated>
  <DomainObject.Predmet.ProtuStrankaListNazivFormatedOIB>
    <izvorni_sadrzaj>
      <item>BATINIĆ j.d.o.o. za ugostiteljstvo, OIB 83862438374</item>
    </izvorni_sadrzaj>
    <derivirana_varijabla naziv="DomainObject.Predmet.ProtuStrankaListNazivFormatedOIB_1">
      <item>BATINIĆ j.d.o.o. za ugostiteljstvo, OIB 83862438374</item>
    </derivirana_varijabla>
  </DomainObject.Predmet.ProtuStrankaListNazivFormatedOIB>
  <DomainObject.Predmet.OstaliListFormated>
    <izvorni_sadrzaj>
      <item>MARINA BATINIĆ</item>
    </izvorni_sadrzaj>
    <derivirana_varijabla naziv="DomainObject.Predmet.OstaliListFormated_1">
      <item>MARINA BATINIĆ</item>
    </derivirana_varijabla>
  </DomainObject.Predmet.OstaliListFormated>
  <DomainObject.Predmet.OstaliListFormatedOIB>
    <izvorni_sadrzaj>
      <item>MARINA BATINIĆ</item>
    </izvorni_sadrzaj>
    <derivirana_varijabla naziv="DomainObject.Predmet.OstaliListFormatedOIB_1">
      <item>MARINA BATINIĆ</item>
    </derivirana_varijabla>
  </DomainObject.Predmet.OstaliListFormatedOIB>
  <DomainObject.Predmet.OstaliListFormatedWithAdress>
    <izvorni_sadrzaj>
      <item>MARINA BATINIĆ</item>
    </izvorni_sadrzaj>
    <derivirana_varijabla naziv="DomainObject.Predmet.OstaliListFormatedWithAdress_1">
      <item>MARINA BATINIĆ</item>
    </derivirana_varijabla>
  </DomainObject.Predmet.OstaliListFormatedWithAdress>
  <DomainObject.Predmet.OstaliListFormatedWithAdressOIB>
    <izvorni_sadrzaj>
      <item>MARINA BATINIĆ</item>
    </izvorni_sadrzaj>
    <derivirana_varijabla naziv="DomainObject.Predmet.OstaliListFormatedWithAdressOIB_1">
      <item>MARINA BATINIĆ</item>
    </derivirana_varijabla>
  </DomainObject.Predmet.OstaliListFormatedWithAdressOIB>
  <DomainObject.Predmet.OstaliListNazivFormated>
    <izvorni_sadrzaj>
      <item>MARINA BATINIĆ</item>
    </izvorni_sadrzaj>
    <derivirana_varijabla naziv="DomainObject.Predmet.OstaliListNazivFormated_1">
      <item>MARINA BATINIĆ</item>
    </derivirana_varijabla>
  </DomainObject.Predmet.OstaliListNazivFormated>
  <DomainObject.Predmet.OstaliListNazivFormatedOIB>
    <izvorni_sadrzaj>
      <item>MARINA BATINIĆ</item>
    </izvorni_sadrzaj>
    <derivirana_varijabla naziv="DomainObject.Predmet.OstaliListNazivFormatedOIB_1">
      <item>MARINA BATINIĆ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BATINIĆ j.d.o.o. za ugostiteljstvo</izvorni_sadrzaj>
    <derivirana_varijabla naziv="DomainObject.Predmet.ProtustrankaIDrugi_1">BATINIĆ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BATINIĆ j.d.o.o. za ugostiteljstvo, OIB 83862438374, Trg Svetog Marka 16, 35252 Slobodnica</izvorni_sadrzaj>
    <derivirana_varijabla naziv="DomainObject.Predmet.ProtustrankaIDrugiAdressOIB_1">BATINIĆ j.d.o.o. za ugostiteljstvo, OIB 83862438374, Trg Svetog Marka 16,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BATINIĆ j.d.o.o. za ugostiteljstvo</item>
      <item>MARINA BATINIĆ</item>
    </izvorni_sadrzaj>
    <derivirana_varijabla naziv="DomainObject.Predmet.SudioniciListNaziv_1">
      <item>Financijska agencija</item>
      <item>BATINIĆ j.d.o.o. za ugostiteljstvo</item>
      <item>MARINA BATINIĆ</item>
    </derivirana_varijabla>
  </DomainObject.Predmet.SudioniciListNaziv>
  <DomainObject.Predmet.SudioniciListAdressOIB>
    <izvorni_sadrzaj>
      <item>Financijska agencija, OIB 85821130368, Ulica grada Vukovara 70,10000 Zagreb</item>
      <item>BATINIĆ j.d.o.o. za ugostiteljstvo, OIB 83862438374, Trg Svetog Marka 16,35252 Slobodnica</item>
      <item>MARINA BATINIĆ</item>
    </izvorni_sadrzaj>
    <derivirana_varijabla naziv="DomainObject.Predmet.SudioniciListAdressOIB_1">
      <item>Financijska agencija, OIB 85821130368, Ulica grada Vukovara 70,10000 Zagreb</item>
      <item>BATINIĆ j.d.o.o. za ugostiteljstvo, OIB 83862438374, Trg Svetog Marka 16,35252 Slobodnica</item>
      <item>MARINA BATINIĆ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83862438374</item>
      <item>, OIB null</item>
    </izvorni_sadrzaj>
    <derivirana_varijabla naziv="DomainObject.Predmet.SudioniciListNazivOIB_1">
      <item>, OIB 85821130368</item>
      <item>, OIB 83862438374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1034</properties:Words>
  <properties:Characters>5886</properties:Characters>
  <properties:Lines>140</properties:Lines>
  <properties:Paragraphs>47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2017-09-20T06:23:00Z</dcterms:created>
  <dc:creator>alet</dc:creator>
  <cp:lastModifiedBy>wsadmin</cp:lastModifiedBy>
  <cp:lastPrinted>2017-09-20T06:47:00Z</cp:lastPrinted>
  <dcterms:modified xmlns:xsi="http://www.w3.org/2001/XMLSchema-instance" xsi:type="dcterms:W3CDTF">2017-09-20T06:56:00Z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