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3eac" w14:paraId="1253ea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7082B">
        <w:rPr>
          <w:b/>
          <w:lang w:val="hr-HR"/>
        </w:rPr>
        <w:t>881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7082B">
        <w:rPr>
          <w:lang w:val="hr-HR"/>
        </w:rPr>
        <w:t>PREPORUKA d.o.o. Split, Zagrebačka 19, OIB: 46001498501, MBS: 060250775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E7082B">
        <w:rPr>
          <w:lang w:val="hr-HR"/>
        </w:rPr>
        <w:t>PREPORUKA d.o.o. Split, Zagrebačka 19, OIB: 46001498501, MBS: 060250775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4E568C">
        <w:rPr>
          <w:lang w:val="hr-HR"/>
        </w:rPr>
        <w:t>10,30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D62935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7082B">
        <w:rPr>
          <w:lang w:val="hr-HR"/>
        </w:rPr>
        <w:t>PREPORUKA d.o.o. Split, Zagrebačka 19, OIB: 46001498501, MBS: 060250775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E7082B">
        <w:rPr>
          <w:lang w:val="hr-HR"/>
        </w:rPr>
        <w:t>PREPORUKA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7082B">
        <w:rPr>
          <w:lang w:val="hr-HR"/>
        </w:rPr>
        <w:t>1975</w:t>
      </w:r>
      <w:r>
        <w:rPr>
          <w:lang w:val="hr-HR"/>
        </w:rPr>
        <w:t xml:space="preserve"> dan, u ukupnom iznosu od </w:t>
      </w:r>
      <w:r w:rsidR="00E7082B">
        <w:rPr>
          <w:lang w:val="hr-HR"/>
        </w:rPr>
        <w:t>27.164,75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E7082B" w:rsidP="00403F01" w:rsidR="00E7082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240A2" w:rsidRPr="003240A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A23E9">
      <w:t>8</w:t>
    </w:r>
    <w:r w:rsidR="00E7082B">
      <w:t>81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240A2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4E568C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62935"/>
    <w:rsid w:val="00D74C99"/>
    <w:rsid w:val="00E14AE2"/>
    <w:rsid w:val="00E6013F"/>
    <w:rsid w:val="00E7082B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0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40A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40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40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0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40A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40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40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</izvorni_sadrzaj>
    <derivirana_varijabla naziv="DomainObject.Predmet.Broj_1">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St-881/2015</izvorni_sadrzaj>
    <derivirana_varijabla naziv="DomainObject.Predmet.OznakaBroj_1">St-881/2015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PREPORUKA d.o.o. za poslovno savjetovanje</izvorni_sadrzaj>
    <derivirana_varijabla naziv="DomainObject.Predmet.ProtustrankaFormated_1">  PREPORUKA d.o.o. za poslovno savjetovanje</derivirana_varijabla>
  </DomainObject.Predmet.ProtustrankaFormated>
  <DomainObject.Predmet.ProtustrankaFormatedOIB>
    <izvorni_sadrzaj>  PREPORUKA d.o.o. za poslovno savjetovanje, OIB 46001498501</izvorni_sadrzaj>
    <derivirana_varijabla naziv="DomainObject.Predmet.ProtustrankaFormatedOIB_1">  PREPORUKA d.o.o. za poslovno savjetovanje, OIB 46001498501</derivirana_varijabla>
  </DomainObject.Predmet.ProtustrankaFormatedOIB>
  <DomainObject.Predmet.ProtustrankaFormatedWithAdress>
    <izvorni_sadrzaj> PREPORUKA d.o.o. za poslovno savjetovanje, Zagrebačka 19, 21000 Split</izvorni_sadrzaj>
    <derivirana_varijabla naziv="DomainObject.Predmet.ProtustrankaFormatedWithAdress_1"> PREPORUKA d.o.o. za poslovno savjetovanje, Zagrebačka 19, 21000 Split</derivirana_varijabla>
  </DomainObject.Predmet.ProtustrankaFormatedWithAdress>
  <DomainObject.Predmet.ProtustrankaFormatedWithAdressOIB>
    <izvorni_sadrzaj> PREPORUKA d.o.o. za poslovno savjetovanje, OIB 46001498501, Zagrebačka 19, 21000 Split</izvorni_sadrzaj>
    <derivirana_varijabla naziv="DomainObject.Predmet.ProtustrankaFormatedWithAdressOIB_1"> PREPORUKA d.o.o. za poslovno savjetovanje, OIB 46001498501, Zagrebačka 19, 21000 Split</derivirana_varijabla>
  </DomainObject.Predmet.ProtustrankaFormatedWithAdressOIB>
  <DomainObject.Predmet.ProtustrankaWithAdress>
    <izvorni_sadrzaj>PREPORUKA d.o.o. za poslovno savjetovanje Zagrebačka 19, 21000 Split</izvorni_sadrzaj>
    <derivirana_varijabla naziv="DomainObject.Predmet.ProtustrankaWithAdress_1">PREPORUKA d.o.o. za poslovno savjetovanje Zagrebačka 19, 21000 Split</derivirana_varijabla>
  </DomainObject.Predmet.ProtustrankaWithAdress>
  <DomainObject.Predmet.ProtustrankaWithAdressOIB>
    <izvorni_sadrzaj>PREPORUKA d.o.o. za poslovno savjetovanje, OIB 46001498501, Zagrebačka 19, 21000 Split</izvorni_sadrzaj>
    <derivirana_varijabla naziv="DomainObject.Predmet.ProtustrankaWithAdressOIB_1">PREPORUKA d.o.o. za poslovno savjetovanje, OIB 46001498501, Zagrebačka 19, 21000 Split</derivirana_varijabla>
  </DomainObject.Predmet.ProtustrankaWithAdressOIB>
  <DomainObject.Predmet.ProtustrankaNazivFormated>
    <izvorni_sadrzaj>PREPORUKA d.o.o. za poslovno savjetovanje</izvorni_sadrzaj>
    <derivirana_varijabla naziv="DomainObject.Predmet.ProtustrankaNazivFormated_1">PREPORUKA d.o.o. za poslovno savjetovanje</derivirana_varijabla>
  </DomainObject.Predmet.ProtustrankaNazivFormated>
  <DomainObject.Predmet.ProtustrankaNazivFormatedOIB>
    <izvorni_sadrzaj>PREPORUKA d.o.o. za poslovno savjetovanje, OIB 46001498501</izvorni_sadrzaj>
    <derivirana_varijabla naziv="DomainObject.Predmet.ProtustrankaNazivFormatedOIB_1">PREPORUKA d.o.o. za poslovno savjetovanje, OIB 46001498501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27164.75</izvorni_sadrzaj>
    <derivirana_varijabla naziv="DomainObject.Predmet.TrenutnaVrijednost_1">27164.75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PREPORUKA d.o.o. za poslovno savjetovanje</item>
    </izvorni_sadrzaj>
    <derivirana_varijabla naziv="DomainObject.Predmet.ProtuStrankaListFormated_1">
      <item>PREPORUKA d.o.o. za poslovno savjetovanje</item>
    </derivirana_varijabla>
  </DomainObject.Predmet.ProtuStrankaListFormated>
  <DomainObject.Predmet.ProtuStrankaListFormatedOIB>
    <izvorni_sadrzaj>
      <item>PREPORUKA d.o.o. za poslovno savjetovanje, OIB 46001498501</item>
    </izvorni_sadrzaj>
    <derivirana_varijabla naziv="DomainObject.Predmet.ProtuStrankaListFormatedOIB_1">
      <item>PREPORUKA d.o.o. za poslovno savjetovanje, OIB 46001498501</item>
    </derivirana_varijabla>
  </DomainObject.Predmet.ProtuStrankaListFormatedOIB>
  <DomainObject.Predmet.ProtuStrankaListFormatedWithAdress>
    <izvorni_sadrzaj>
      <item>PREPORUKA d.o.o. za poslovno savjetovanje, Zagrebačka 19, 21000 Split</item>
    </izvorni_sadrzaj>
    <derivirana_varijabla naziv="DomainObject.Predmet.ProtuStrankaListFormatedWithAdress_1">
      <item>PREPORUKA d.o.o. za poslovno savjetovanje, Zagrebačka 19, 21000 Split</item>
    </derivirana_varijabla>
  </DomainObject.Predmet.ProtuStrankaListFormatedWithAdress>
  <DomainObject.Predmet.ProtuStrankaListFormatedWithAdressOIB>
    <izvorni_sadrzaj>
      <item>PREPORUKA d.o.o. za poslovno savjetovanje, OIB 46001498501, Zagrebačka 19, 21000 Split</item>
    </izvorni_sadrzaj>
    <derivirana_varijabla naziv="DomainObject.Predmet.ProtuStrankaListFormatedWithAdressOIB_1">
      <item>PREPORUKA d.o.o. za poslovno savjetovanje, OIB 46001498501, Zagrebačka 19, 21000 Split</item>
    </derivirana_varijabla>
  </DomainObject.Predmet.ProtuStrankaListFormatedWithAdressOIB>
  <DomainObject.Predmet.ProtuStrankaListNazivFormated>
    <izvorni_sadrzaj>
      <item>PREPORUKA d.o.o. za poslovno savjetovanje</item>
    </izvorni_sadrzaj>
    <derivirana_varijabla naziv="DomainObject.Predmet.ProtuStrankaListNazivFormated_1">
      <item>PREPORUKA d.o.o. za poslovno savjetovanje</item>
    </derivirana_varijabla>
  </DomainObject.Predmet.ProtuStrankaListNazivFormated>
  <DomainObject.Predmet.ProtuStrankaListNazivFormatedOIB>
    <izvorni_sadrzaj>
      <item>PREPORUKA d.o.o. za poslovno savjetovanje, OIB 46001498501</item>
    </izvorni_sadrzaj>
    <derivirana_varijabla naziv="DomainObject.Predmet.ProtuStrankaListNazivFormatedOIB_1">
      <item>PREPORUKA d.o.o. za poslovno savjetovanje, OIB 46001498501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PREPORUKA d.o.o. za poslovno savjetovanje</izvorni_sadrzaj>
    <derivirana_varijabla naziv="DomainObject.Predmet.ProtustrankaIDrugi_1">PREPORUKA d.o.o. za poslovno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PREPORUKA d.o.o. za poslovno savjetovanje, OIB 46001498501, Zagrebačka 19, 21000 Split</izvorni_sadrzaj>
    <derivirana_varijabla naziv="DomainObject.Predmet.ProtustrankaIDrugiAdressOIB_1">PREPORUKA d.o.o. za poslovno savjetovanje, OIB 46001498501, Zagrebačka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PREPORUKA d.o.o. za poslovno savjetovanje</item>
      <item>FINANCIJSKA AGENCIJA, RC SPLIT</item>
    </izvorni_sadrzaj>
    <derivirana_varijabla naziv="DomainObject.Predmet.SudioniciListNaziv_1">
      <item>PREPORUKA d.o.o. za poslovno savjetovanje</item>
      <item>FINANCIJSKA AGENCIJA, RC SPLIT</item>
    </derivirana_varijabla>
  </DomainObject.Predmet.SudioniciListNaziv>
  <DomainObject.Predmet.SudioniciListAdressOIB>
    <izvorni_sadrzaj>
      <item>PREPORUKA d.o.o. za poslovno savjetovanje, OIB 46001498501, Zagrebačka 19,21000 Split</item>
      <item>FINANCIJSKA AGENCIJA, RC SPLIT, OIB 85821130368, Mažuranićevo šetalište 24 b,21000 Split</item>
    </izvorni_sadrzaj>
    <derivirana_varijabla naziv="DomainObject.Predmet.SudioniciListAdressOIB_1">
      <item>PREPORUKA d.o.o. za poslovno savjetovanje, OIB 46001498501, Zagrebačka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46001498501</item>
      <item>, OIB 85821130368</item>
    </izvorni_sadrzaj>
    <derivirana_varijabla naziv="DomainObject.Predmet.SudioniciListNazivOIB_1">
      <item>, OIB 46001498501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9E829-97D4-4CAE-940F-DE4632738B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4007</properties:Characters>
  <properties:Lines>110</properties:Lines>
  <properties:Paragraphs>35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2015-12-30T08:51:00Z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