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f7bb" w14:paraId="211f7bb" w:rsidRDefault="007B3AC0" w:rsidP="007B3AC0" w:rsidR="007B3AC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AC0" w:rsidP="007B3AC0" w:rsidR="007B3AC0" w:rsidRPr="00AA5BD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AA5BDF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7B3AC0" w:rsidP="007B3AC0" w:rsidR="007B3AC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AA5BD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7B3AC0" w:rsidP="007B3AC0" w:rsidR="007B3AC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B3AC0" w:rsidP="007B3AC0" w:rsidR="007B3AC0" w:rsidRPr="00AA5BD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7B3AC0" w:rsidP="007B3AC0" w:rsidR="007B3AC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B3AC0" w:rsidP="007B3AC0" w:rsidR="007B3AC0" w:rsidRPr="005D578C">
      <w:pPr>
        <w:jc w:val="center"/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B3AC0" w:rsidP="007B3AC0" w:rsidR="007B3AC0" w:rsidRPr="005D578C">
      <w:pPr>
        <w:rPr>
          <w:rFonts w:cs="Times New Roman" w:eastAsia="Times New Roman"/>
          <w:szCs w:val="24"/>
        </w:rPr>
      </w:pPr>
    </w:p>
    <w:p w:rsidRDefault="007B3AC0" w:rsidP="007B3AC0" w:rsidR="007B3AC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DUBRETA d. o. o. Umag, Nikole Tesle 4, OIB 27018186033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040315241,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A5BD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7B3AC0" w:rsidP="007B3AC0" w:rsidR="007B3AC0" w:rsidRPr="005D578C">
      <w:pPr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B3AC0" w:rsidP="007B3AC0" w:rsidR="007B3AC0" w:rsidRPr="005D578C">
      <w:pPr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DUBRETA d. o. o. Umag, Nikole Tesle 4, OIB 27018186033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040315241,</w:t>
      </w:r>
      <w:r w:rsidRPr="005D578C">
        <w:rPr>
          <w:rFonts w:cs="Times New Roman" w:eastAsia="Times New Roman"/>
          <w:szCs w:val="24"/>
        </w:rPr>
        <w:t xml:space="preserve"> s danom </w:t>
      </w:r>
      <w:r w:rsidR="00AA5BD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B3AC0" w:rsidP="007B3AC0" w:rsidR="007B3AC0" w:rsidRPr="005D578C">
      <w:pPr>
        <w:rPr>
          <w:rFonts w:cs="Times New Roman" w:eastAsia="Times New Roman"/>
          <w:szCs w:val="24"/>
        </w:rPr>
      </w:pPr>
    </w:p>
    <w:p w:rsidRDefault="007B3AC0" w:rsidP="007B3AC0" w:rsidR="007B3A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B3AC0" w:rsidP="007B3AC0" w:rsidR="007B3AC0">
      <w:pPr>
        <w:rPr>
          <w:rFonts w:cs="Times New Roman" w:eastAsia="Times New Roman"/>
          <w:szCs w:val="20"/>
        </w:rPr>
      </w:pPr>
    </w:p>
    <w:p w:rsidRDefault="007B3AC0" w:rsidP="007B3AC0" w:rsidR="007B3AC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DUBRETA d. o. o. Umag, Nikole Tesle 4, OIB 27018186033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040315241.</w:t>
      </w:r>
    </w:p>
    <w:p w:rsidRDefault="007B3AC0" w:rsidP="007B3AC0" w:rsidR="007B3AC0">
      <w:pPr>
        <w:ind w:firstLine="709"/>
        <w:rPr>
          <w:rFonts w:cs="Times New Roman" w:eastAsia="Times New Roman"/>
          <w:szCs w:val="24"/>
        </w:rPr>
      </w:pPr>
    </w:p>
    <w:p w:rsidRDefault="007B3AC0" w:rsidP="007B3AC0" w:rsidR="007B3AC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DUBRETA d. o. o. Umag, Nikole Tesle 4, OIB 27018186033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040315241.</w:t>
      </w:r>
    </w:p>
    <w:p w:rsidRDefault="007B3AC0" w:rsidP="007B3AC0" w:rsidR="007B3AC0">
      <w:pPr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B3AC0" w:rsidP="007B3AC0" w:rsidR="007B3AC0">
      <w:pPr>
        <w:ind w:firstLine="708"/>
        <w:rPr>
          <w:rFonts w:cs="Times New Roman" w:eastAsia="Times New Roman"/>
          <w:szCs w:val="24"/>
        </w:rPr>
      </w:pPr>
    </w:p>
    <w:p w:rsidRDefault="007B3AC0" w:rsidP="007B3AC0" w:rsidR="007B3AC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DUBRETA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St-919/2015-3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B3AC0" w:rsidP="007B3AC0" w:rsidR="007B3AC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B3AC0" w:rsidP="007B3AC0" w:rsidR="007B3AC0" w:rsidRPr="005D578C">
      <w:pPr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A5BD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B3AC0" w:rsidP="007B3AC0" w:rsidR="007B3AC0">
      <w:pPr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B3AC0" w:rsidP="007B3AC0" w:rsidR="007B3AC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A1154">
        <w:rPr>
          <w:rFonts w:cs="Times New Roman" w:eastAsia="Times New Roman"/>
          <w:szCs w:val="24"/>
        </w:rPr>
        <w:t>, v. r.</w:t>
      </w:r>
    </w:p>
    <w:p w:rsidRDefault="007B3AC0" w:rsidP="007B3AC0" w:rsidR="007B3AC0">
      <w:pPr>
        <w:jc w:val="left"/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jc w:val="left"/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B3AC0" w:rsidP="007B3AC0" w:rsidR="007B3AC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B3AC0" w:rsidP="007B3AC0" w:rsidR="007B3A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B3AC0" w:rsidP="007B3AC0" w:rsidR="007B3AC0">
      <w:pPr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rPr>
          <w:rFonts w:cs="Times New Roman" w:eastAsia="Times New Roman"/>
          <w:szCs w:val="24"/>
        </w:rPr>
      </w:pPr>
    </w:p>
    <w:p w:rsidRDefault="007B3AC0" w:rsidP="007B3AC0" w:rsidR="007B3AC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B3AC0" w:rsidP="007B3AC0" w:rsidR="007B3A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B3AC0" w:rsidP="007B3AC0" w:rsidR="007B3A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DUBRETA d. o. o. Umag, Nikole Tesle 4,</w:t>
      </w:r>
    </w:p>
    <w:p w:rsidRDefault="007B3AC0" w:rsidP="007B3AC0" w:rsidR="007B3A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Anto Dubreta, Umag, Ulica A. Vivode 24,</w:t>
      </w:r>
    </w:p>
    <w:p w:rsidRDefault="007B3AC0" w:rsidP="007B3AC0" w:rsidR="007B3AC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8D4879">
        <w:rPr>
          <w:rFonts w:cs="Times New Roman" w:eastAsia="Times New Roman"/>
          <w:szCs w:val="20"/>
        </w:rPr>
        <w:t xml:space="preserve">Poreč – Parenzo, Poreč, M. Vlašića 20, </w:t>
      </w:r>
    </w:p>
    <w:p w:rsidRDefault="007B3AC0" w:rsidP="007B3AC0" w:rsidR="007B3A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B3AC0" w:rsidP="007B3AC0" w:rsidR="007B3A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7B3AC0" w:rsidP="007B3AC0" w:rsidR="007B3AC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B3AC0" w:rsidP="007B3AC0" w:rsidR="007B3A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B3AC0" w:rsidP="007B3AC0" w:rsidR="007B3A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B3AC0" w:rsidP="007B3AC0" w:rsidR="007B3AC0"/>
    <w:p w:rsidRDefault="007B3AC0" w:rsidP="007B3AC0" w:rsidR="007B3AC0"/>
    <w:p w:rsidRDefault="007B3AC0" w:rsidP="007B3AC0" w:rsidR="007B3AC0"/>
    <w:p w:rsidRDefault="007B3AC0" w:rsidP="007B3AC0" w:rsidR="007B3AC0"/>
    <w:p w:rsidRDefault="007B3AC0" w:rsidP="007B3AC0" w:rsidR="007B3AC0"/>
    <w:p w:rsidRDefault="007B3AC0" w:rsidP="007B3AC0" w:rsidR="007B3AC0"/>
    <w:p w:rsidRDefault="007B3AC0" w:rsidP="007B3AC0" w:rsidR="007B3AC0"/>
    <w:p w:rsidRDefault="007B3AC0" w:rsidP="007B3AC0" w:rsidR="007B3AC0"/>
    <w:p w:rsidRDefault="00BA1154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AC0" w:rsidP="007B3AC0" w:rsidR="007B3AC0">
      <w:r>
        <w:separator/>
      </w:r>
    </w:p>
  </w:endnote>
  <w:endnote w:id="0" w:type="continuationSeparator">
    <w:p w:rsidRDefault="007B3AC0" w:rsidP="007B3AC0" w:rsidR="007B3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AC0" w:rsidP="007B3AC0" w:rsidR="007B3AC0">
      <w:r>
        <w:separator/>
      </w:r>
    </w:p>
  </w:footnote>
  <w:footnote w:id="0" w:type="continuationSeparator">
    <w:p w:rsidRDefault="007B3AC0" w:rsidP="007B3AC0" w:rsidR="007B3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AC0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A115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St-919/2015-5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AC0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St-919/2015-5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024"/>
    <w:rsid w:val="0075528E"/>
    <w:rsid w:val="00783024"/>
    <w:rsid w:val="0079403F"/>
    <w:rsid w:val="007B3AC0"/>
    <w:rsid w:val="008D4879"/>
    <w:rsid w:val="00AA5BDF"/>
    <w:rsid w:val="00BA1154"/>
    <w:rsid w:val="00F2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AC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3A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B3AC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A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AC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A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3AC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15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115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11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11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AC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3A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B3AC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A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AC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A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3AC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15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115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11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11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DUBRETA j.d.o.o. UMAG</izvorni_sadrzaj>
    <derivirana_varijabla naziv="DomainObject.Predmet.ProtustrankaFormated_1">  DUBRETA j.d.o.o. UMAG</derivirana_varijabla>
  </DomainObject.Predmet.ProtustrankaFormated>
  <DomainObject.Predmet.ProtustrankaFormatedOIB>
    <izvorni_sadrzaj>  DUBRETA j.d.o.o. UMAG, OIB 27018186033</izvorni_sadrzaj>
    <derivirana_varijabla naziv="DomainObject.Predmet.ProtustrankaFormatedOIB_1">  DUBRETA j.d.o.o. UMAG, OIB 27018186033</derivirana_varijabla>
  </DomainObject.Predmet.ProtustrankaFormatedOIB>
  <DomainObject.Predmet.ProtustrankaFormatedWithAdress>
    <izvorni_sadrzaj> DUBRETA j.d.o.o. UMAG, Nikole Tesle 4, 52470 Umag</izvorni_sadrzaj>
    <derivirana_varijabla naziv="DomainObject.Predmet.ProtustrankaFormatedWithAdress_1"> DUBRETA j.d.o.o. UMAG, Nikole Tesle 4, 52470 Umag</derivirana_varijabla>
  </DomainObject.Predmet.ProtustrankaFormatedWithAdress>
  <DomainObject.Predmet.ProtustrankaFormatedWithAdressOIB>
    <izvorni_sadrzaj> DUBRETA j.d.o.o. UMAG, OIB 27018186033, Nikole Tesle 4, 52470 Umag</izvorni_sadrzaj>
    <derivirana_varijabla naziv="DomainObject.Predmet.ProtustrankaFormatedWithAdressOIB_1"> DUBRETA j.d.o.o. UMAG, OIB 27018186033, Nikole Tesle 4, 52470 Umag</derivirana_varijabla>
  </DomainObject.Predmet.ProtustrankaFormatedWithAdressOIB>
  <DomainObject.Predmet.ProtustrankaWithAdress>
    <izvorni_sadrzaj>DUBRETA j.d.o.o. UMAG Nikole Tesle 4, 52470 Umag</izvorni_sadrzaj>
    <derivirana_varijabla naziv="DomainObject.Predmet.ProtustrankaWithAdress_1">DUBRETA j.d.o.o. UMAG Nikole Tesle 4, 52470 Umag</derivirana_varijabla>
  </DomainObject.Predmet.ProtustrankaWithAdress>
  <DomainObject.Predmet.ProtustrankaWithAdressOIB>
    <izvorni_sadrzaj>DUBRETA j.d.o.o. UMAG, OIB 27018186033, Nikole Tesle 4, 52470 Umag</izvorni_sadrzaj>
    <derivirana_varijabla naziv="DomainObject.Predmet.ProtustrankaWithAdressOIB_1">DUBRETA j.d.o.o. UMAG, OIB 27018186033, Nikole Tesle 4, 52470 Umag</derivirana_varijabla>
  </DomainObject.Predmet.ProtustrankaWithAdressOIB>
  <DomainObject.Predmet.ProtustrankaNazivFormated>
    <izvorni_sadrzaj>DUBRETA j.d.o.o. UMAG</izvorni_sadrzaj>
    <derivirana_varijabla naziv="DomainObject.Predmet.ProtustrankaNazivFormated_1">DUBRETA j.d.o.o. UMAG</derivirana_varijabla>
  </DomainObject.Predmet.ProtustrankaNazivFormated>
  <DomainObject.Predmet.ProtustrankaNazivFormatedOIB>
    <izvorni_sadrzaj>DUBRETA j.d.o.o. UMAG, OIB 27018186033</izvorni_sadrzaj>
    <derivirana_varijabla naziv="DomainObject.Predmet.ProtustrankaNazivFormatedOIB_1">DUBRETA j.d.o.o. UMAG, OIB 27018186033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18708.73</izvorni_sadrzaj>
    <derivirana_varijabla naziv="DomainObject.Predmet.TrenutnaVrijednost_1">18708.73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DUBRETA j.d.o.o. UMAG</item>
    </izvorni_sadrzaj>
    <derivirana_varijabla naziv="DomainObject.Predmet.ProtuStrankaListFormated_1">
      <item>DUBRETA j.d.o.o. UMAG</item>
    </derivirana_varijabla>
  </DomainObject.Predmet.ProtuStrankaListFormated>
  <DomainObject.Predmet.ProtuStrankaListFormatedOIB>
    <izvorni_sadrzaj>
      <item>DUBRETA j.d.o.o. UMAG, OIB 27018186033</item>
    </izvorni_sadrzaj>
    <derivirana_varijabla naziv="DomainObject.Predmet.ProtuStrankaListFormatedOIB_1">
      <item>DUBRETA j.d.o.o. UMAG, OIB 27018186033</item>
    </derivirana_varijabla>
  </DomainObject.Predmet.ProtuStrankaListFormatedOIB>
  <DomainObject.Predmet.ProtuStrankaListFormatedWithAdress>
    <izvorni_sadrzaj>
      <item>DUBRETA j.d.o.o. UMAG, Nikole Tesle 4, 52470 Umag</item>
    </izvorni_sadrzaj>
    <derivirana_varijabla naziv="DomainObject.Predmet.ProtuStrankaListFormatedWithAdress_1">
      <item>DUBRETA j.d.o.o. UMAG, Nikole Tesle 4, 52470 Umag</item>
    </derivirana_varijabla>
  </DomainObject.Predmet.ProtuStrankaListFormatedWithAdress>
  <DomainObject.Predmet.ProtuStrankaListFormatedWithAdressOIB>
    <izvorni_sadrzaj>
      <item>DUBRETA j.d.o.o. UMAG, OIB 27018186033, Nikole Tesle 4, 52470 Umag</item>
    </izvorni_sadrzaj>
    <derivirana_varijabla naziv="DomainObject.Predmet.ProtuStrankaListFormatedWithAdressOIB_1">
      <item>DUBRETA j.d.o.o. UMAG, OIB 27018186033, Nikole Tesle 4, 52470 Umag</item>
    </derivirana_varijabla>
  </DomainObject.Predmet.ProtuStrankaListFormatedWithAdressOIB>
  <DomainObject.Predmet.ProtuStrankaListNazivFormated>
    <izvorni_sadrzaj>
      <item>DUBRETA j.d.o.o. UMAG</item>
    </izvorni_sadrzaj>
    <derivirana_varijabla naziv="DomainObject.Predmet.ProtuStrankaListNazivFormated_1">
      <item>DUBRETA j.d.o.o. UMAG</item>
    </derivirana_varijabla>
  </DomainObject.Predmet.ProtuStrankaListNazivFormated>
  <DomainObject.Predmet.ProtuStrankaListNazivFormatedOIB>
    <izvorni_sadrzaj>
      <item>DUBRETA j.d.o.o. UMAG, OIB 27018186033</item>
    </izvorni_sadrzaj>
    <derivirana_varijabla naziv="DomainObject.Predmet.ProtuStrankaListNazivFormatedOIB_1">
      <item>DUBRETA j.d.o.o. UMAG, OIB 27018186033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DUBRETA j.d.o.o. UMAG</izvorni_sadrzaj>
    <derivirana_varijabla naziv="DomainObject.Predmet.ProtustrankaIDrugi_1">DUBRETA j.d.o.o.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DUBRETA j.d.o.o. UMAG, OIB 27018186033, Nikole Tesle 4, 52470 Umag</izvorni_sadrzaj>
    <derivirana_varijabla naziv="DomainObject.Predmet.ProtustrankaIDrugiAdressOIB_1">DUBRETA j.d.o.o. UMAG, OIB 27018186033, Nikole Tesle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DUBRETA j.d.o.o. UMAG</item>
    </izvorni_sadrzaj>
    <derivirana_varijabla naziv="DomainObject.Predmet.SudioniciListNaziv_1">
      <item>FINANCIJSKA AGENCIJA, RC RIJEKA, PODRUŽNICA PULA, PULA</item>
      <item>DUBRETA j.d.o.o.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DUBRETA j.d.o.o. UMAG, OIB 27018186033, Nikole Tesle 4,52470 Umag</item>
    </izvorni_sadrzaj>
    <derivirana_varijabla naziv="DomainObject.Predmet.SudioniciListAdressOIB_1">
      <item>FINANCIJSKA AGENCIJA, RC RIJEKA, PODRUŽNICA PULA, PULA, OIB 85821130368, Ulica grada Vukovara 70,Zagreb</item>
      <item>DUBRETA j.d.o.o. UMAG, OIB 27018186033, Nikole Tesle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27018186033</item>
    </izvorni_sadrzaj>
    <derivirana_varijabla naziv="DomainObject.Predmet.SudioniciListNazivOIB_1">
      <item>, OIB 85821130368</item>
      <item>, OIB 27018186033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3019</properties:Characters>
  <properties:Lines>83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2016-03-15T09:19:00Z</dcterms:created>
  <dc:creator>Mihaela Kaligari</dc:creator>
  <dc:description/>
  <cp:keywords/>
  <cp:lastModifiedBy>Jasmina Matika</cp:lastModifiedBy>
  <cp:lastPrinted>2016-03-24T12:02:00Z</cp:lastPrinted>
  <dcterms:modified xmlns:xsi="http://www.w3.org/2001/XMLSchema-instance" xsi:type="dcterms:W3CDTF">2016-03-24T14:05:00Z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