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4345" w14:paraId="f424345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802CDB">
        <w:rPr>
          <w:rFonts w:hAnsi="Times New Roman" w:ascii="Times New Roman"/>
        </w:rPr>
        <w:t>4109/16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Šestića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185225" w:rsidR="003820A7">
      <w:pPr>
        <w:jc w:val="right"/>
        <w:rPr>
          <w:rFonts w:hAnsi="Times New Roman" w:ascii="Times New Roman"/>
        </w:rPr>
      </w:pPr>
      <w:r w:rsidRPr="00340637">
        <w:rPr>
          <w:rFonts w:hAnsi="Times New Roman" w:ascii="Times New Roman"/>
        </w:rPr>
        <w:t>SUMMA METALI d.o.o., Zagreb, Bijenička cesta 10</w:t>
      </w:r>
    </w:p>
    <w:p w:rsidRDefault="00185225" w:rsidR="00185225">
      <w:pPr>
        <w:jc w:val="right"/>
        <w:rPr>
          <w:rFonts w:hAnsi="Times New Roman" w:ascii="Times New Roman"/>
        </w:rPr>
      </w:pP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DRAŽEN STANIĆ</w:t>
      </w:r>
    </w:p>
    <w:p w:rsidRDefault="00185225" w:rsidR="0018522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Ilica 259</w:t>
      </w: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B1276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02CDB" w:rsidRPr="00340637">
        <w:rPr>
          <w:rFonts w:hAnsi="Times New Roman" w:ascii="Times New Roman"/>
        </w:rPr>
        <w:t>SUMMA METALI d.o.o., Zagreb, Bijenička cesta 10, OIB 00572196114</w:t>
      </w:r>
    </w:p>
    <w:p w:rsidRDefault="00802CDB" w:rsidP="00B46B2C" w:rsidR="00802CDB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D75483">
        <w:rPr>
          <w:rFonts w:hAnsi="Times New Roman" w:ascii="Times New Roman"/>
          <w:b/>
        </w:rPr>
        <w:t>29</w:t>
      </w:r>
      <w:r w:rsidR="006D14C1">
        <w:rPr>
          <w:rFonts w:hAnsi="Times New Roman" w:ascii="Times New Roman"/>
          <w:b/>
        </w:rPr>
        <w:t>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02CDB">
        <w:rPr>
          <w:rFonts w:hAnsi="Times New Roman" w:ascii="Times New Roman"/>
          <w:b/>
        </w:rPr>
        <w:t>10,30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Šestića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02CDB">
        <w:rPr>
          <w:rFonts w:hAnsi="Times New Roman" w:ascii="Times New Roman"/>
        </w:rPr>
        <w:t>4</w:t>
      </w:r>
      <w:r w:rsidR="00D75483">
        <w:rPr>
          <w:rFonts w:hAnsi="Times New Roman" w:ascii="Times New Roman"/>
        </w:rPr>
        <w:t>. travnja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802CDB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24C52"/>
    <w:rsid w:val="00131C0E"/>
    <w:rsid w:val="00185225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12760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4C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C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C5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C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C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4C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C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C5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C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C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4109</izvorni_sadrzaj>
    <derivirana_varijabla naziv="DomainObject.Predmet.Broj_1">4109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St-4109/2016</izvorni_sadrzaj>
    <derivirana_varijabla naziv="DomainObject.Predmet.OznakaBroj_1">St-4109/2016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SUMMA METALI d.o.o. zastupanog po punomoćniku Bojan Jakšić; Dražen Stanić</izvorni_sadrzaj>
    <derivirana_varijabla naziv="DomainObject.Predmet.ProtustrankaFormated_1">  SUMMA METALI d.o.o. zastupanog po punomoćniku Bojan Jakšić; Dražen Stanić</derivirana_varijabla>
  </DomainObject.Predmet.ProtustrankaFormated>
  <DomainObject.Predmet.ProtustrankaFormatedOIB>
    <izvorni_sadrzaj>  SUMMA METALI d.o.o., OIB 00572196114 zastupanog po punomoćniku Bojan Jakšić; Dražen Stanić</izvorni_sadrzaj>
    <derivirana_varijabla naziv="DomainObject.Predmet.ProtustrankaFormatedOIB_1">  SUMMA METALI d.o.o., OIB 00572196114 zastupanog po punomoćniku Bojan Jakšić; Dražen Stanić</derivirana_varijabla>
  </DomainObject.Predmet.ProtustrankaFormatedOIB>
  <DomainObject.Predmet.ProtustrankaFormatedWithAdress>
    <izvorni_sadrzaj> SUMMA METALI d.o.o., Bijenička cesta 10, 10000 Zagreb zastupanog po punomoćniku Bojan Jakšić; Dražen Stanić</izvorni_sadrzaj>
    <derivirana_varijabla naziv="DomainObject.Predmet.ProtustrankaFormatedWithAdress_1"> SUMMA METALI d.o.o., Bijenička cesta 10, 10000 Zagreb zastupanog po punomoćniku Bojan Jakšić; Dražen Stanić</derivirana_varijabla>
  </DomainObject.Predmet.ProtustrankaFormatedWithAdress>
  <DomainObject.Predmet.ProtustrankaFormatedWithAdressOIB>
    <izvorni_sadrzaj> SUMMA METALI d.o.o., OIB 00572196114, Bijenička cesta 10, 10000 Zagreb zastupanog po punomoćniku Bojan Jakšić; Dražen Stanić</izvorni_sadrzaj>
    <derivirana_varijabla naziv="DomainObject.Predmet.ProtustrankaFormatedWithAdressOIB_1"> SUMMA METALI d.o.o., OIB 00572196114, Bijenička cesta 10, 10000 Zagreb zastupanog po punomoćniku Bojan Jakšić; Dražen Stanić</derivirana_varijabla>
  </DomainObject.Predmet.ProtustrankaFormatedWithAdressOIB>
  <DomainObject.Predmet.ProtustrankaWithAdress>
    <izvorni_sadrzaj>SUMMA METALI d.o.o. Bijenička cesta 10, 10000 Zagreb</izvorni_sadrzaj>
    <derivirana_varijabla naziv="DomainObject.Predmet.ProtustrankaWithAdress_1">SUMMA METALI d.o.o. Bijenička cesta 10, 10000 Zagreb</derivirana_varijabla>
  </DomainObject.Predmet.ProtustrankaWithAdress>
  <DomainObject.Predmet.ProtustrankaWithAdressOIB>
    <izvorni_sadrzaj>SUMMA METALI d.o.o., OIB 00572196114, Bijenička cesta 10, 10000 Zagreb</izvorni_sadrzaj>
    <derivirana_varijabla naziv="DomainObject.Predmet.ProtustrankaWithAdressOIB_1">SUMMA METALI d.o.o., OIB 00572196114, Bijenička cesta 10, 10000 Zagreb</derivirana_varijabla>
  </DomainObject.Predmet.ProtustrankaWithAdressOIB>
  <DomainObject.Predmet.ProtustrankaNazivFormated>
    <izvorni_sadrzaj>SUMMA METALI d.o.o.</izvorni_sadrzaj>
    <derivirana_varijabla naziv="DomainObject.Predmet.ProtustrankaNazivFormated_1">SUMMA METALI d.o.o.</derivirana_varijabla>
  </DomainObject.Predmet.ProtustrankaNazivFormated>
  <DomainObject.Predmet.ProtustrankaNazivFormatedOIB>
    <izvorni_sadrzaj>SUMMA METALI d.o.o., OIB 00572196114</izvorni_sadrzaj>
    <derivirana_varijabla naziv="DomainObject.Predmet.ProtustrankaNazivFormatedOIB_1">SUMMA METALI d.o.o., OIB 00572196114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SUMMA METALI d.o.o. zastupanog po punomoćniku Bojan Jakšić; Dražen Stanić</item>
    </izvorni_sadrzaj>
    <derivirana_varijabla naziv="DomainObject.Predmet.ProtuStrankaListFormated_1">
      <item>SUMMA METALI d.o.o. zastupanog po punomoćniku Bojan Jakšić; Dražen Stanić</item>
    </derivirana_varijabla>
  </DomainObject.Predmet.ProtuStrankaListFormated>
  <DomainObject.Predmet.ProtuStrankaListFormatedOIB>
    <izvorni_sadrzaj>
      <item>SUMMA METALI d.o.o., OIB 00572196114 zastupanog po punomoćniku Bojan Jakšić; Dražen Stanić</item>
    </izvorni_sadrzaj>
    <derivirana_varijabla naziv="DomainObject.Predmet.ProtuStrankaListFormatedOIB_1">
      <item>SUMMA METALI d.o.o., OIB 00572196114 zastupanog po punomoćniku Bojan Jakšić; Dražen Stanić</item>
    </derivirana_varijabla>
  </DomainObject.Predmet.ProtuStrankaListFormatedOIB>
  <DomainObject.Predmet.ProtuStrankaListFormatedWithAdress>
    <izvorni_sadrzaj>
      <item>SUMMA METALI d.o.o., Bijenička cesta 10, 10000 Zagreb zastupanog po punomoćniku Bojan Jakšić; Dražen Stanić</item>
    </izvorni_sadrzaj>
    <derivirana_varijabla naziv="DomainObject.Predmet.ProtuStrankaListFormatedWithAdress_1">
      <item>SUMMA METALI d.o.o., Bijenička cesta 10, 10000 Zagreb zastupanog po punomoćniku Bojan Jakšić; Dražen Stanić</item>
    </derivirana_varijabla>
  </DomainObject.Predmet.ProtuStrankaListFormatedWithAdress>
  <DomainObject.Predmet.ProtuStrankaListFormatedWithAdressOIB>
    <izvorni_sadrzaj>
      <item>SUMMA METALI d.o.o., OIB 00572196114, Bijenička cesta 10, 10000 Zagreb zastupanog po punomoćniku Bojan Jakšić; Dražen Stanić</item>
    </izvorni_sadrzaj>
    <derivirana_varijabla naziv="DomainObject.Predmet.ProtuStrankaListFormatedWithAdressOIB_1">
      <item>SUMMA METALI d.o.o., OIB 00572196114, Bijenička cesta 10, 10000 Zagreb zastupanog po punomoćniku Bojan Jakšić; Dražen Stanić</item>
    </derivirana_varijabla>
  </DomainObject.Predmet.ProtuStrankaListFormatedWithAdressOIB>
  <DomainObject.Predmet.ProtuStrankaListNazivFormated>
    <izvorni_sadrzaj>
      <item>SUMMA METALI d.o.o.</item>
    </izvorni_sadrzaj>
    <derivirana_varijabla naziv="DomainObject.Predmet.ProtuStrankaListNazivFormated_1">
      <item>SUMMA METALI d.o.o.</item>
    </derivirana_varijabla>
  </DomainObject.Predmet.ProtuStrankaListNazivFormated>
  <DomainObject.Predmet.ProtuStrankaListNazivFormatedOIB>
    <izvorni_sadrzaj>
      <item>SUMMA METALI d.o.o., OIB 00572196114</item>
    </izvorni_sadrzaj>
    <derivirana_varijabla naziv="DomainObject.Predmet.ProtuStrankaListNazivFormatedOIB_1">
      <item>SUMMA METALI d.o.o., OIB 00572196114</item>
    </derivirana_varijabla>
  </DomainObject.Predmet.ProtuStrankaListNazivFormatedOIB>
  <DomainObject.Predmet.OstaliListFormated>
    <izvorni_sadrzaj>
      <item>Bojan Jakšić punomoćnik sudionika u postupku SUMMA METALI d.o.o.</item>
      <item>Dražen Stanić punomoćnik sudionika u postupku SUMMA METALI d.o.o.</item>
    </izvorni_sadrzaj>
    <derivirana_varijabla naziv="DomainObject.Predmet.OstaliListFormated_1">
      <item>Bojan Jakšić punomoćnik sudionika u postupku SUMMA METALI d.o.o.</item>
      <item>Dražen Stanić punomoćnik sudionika u postupku SUMMA METALI d.o.o.</item>
    </derivirana_varijabla>
  </DomainObject.Predmet.OstaliListFormated>
  <DomainObject.Predmet.OstaliListFormatedOIB>
    <izvorni_sadrzaj>
      <item>Bojan Jakšić, OIB 35574632334 punomoćnik sudionika u postupku SUMMA METALI d.o.o.</item>
      <item>Dražen Stanić, OIB 02572812845 punomoćnik sudionika u postupku SUMMA METALI d.o.o.</item>
    </izvorni_sadrzaj>
    <derivirana_varijabla naziv="DomainObject.Predmet.OstaliListFormatedOIB_1">
      <item>Bojan Jakšić, OIB 35574632334 punomoćnik sudionika u postupku SUMMA METALI d.o.o.</item>
      <item>Dražen Stanić, OIB 02572812845 punomoćnik sudionika u postupku SUMMA METALI d.o.o.</item>
    </derivirana_varijabla>
  </DomainObject.Predmet.OstaliListFormatedOIB>
  <DomainObject.Predmet.OstaliListFormatedWithAdress>
    <izvorni_sadrzaj>
      <item>Bojan Jakšić, Tuškanova 9, 10000 Zagreb punomoćnik sudionika u postupku SUMMA METALI d.o.o.</item>
      <item>Dražen Stanić, Ilica 259, 10000 Zagreb punomoćnik sudionika u postupku SUMMA METALI d.o.o.</item>
    </izvorni_sadrzaj>
    <derivirana_varijabla naziv="DomainObject.Predmet.OstaliListFormatedWithAdress_1">
      <item>Bojan Jakšić, Tuškanova 9, 10000 Zagreb punomoćnik sudionika u postupku SUMMA METALI d.o.o.</item>
      <item>Dražen Stanić, Ilica 259, 10000 Zagreb punomoćnik sudionika u postupku SUMMA METALI d.o.o.</item>
    </derivirana_varijabla>
  </DomainObject.Predmet.OstaliListFormatedWithAdress>
  <DomainObject.Predmet.OstaliListFormatedWithAdressOIB>
    <izvorni_sadrzaj>
      <item>Bojan Jakšić, OIB 35574632334, Tuškanova 9, 10000 Zagreb punomoćnik sudionika u postupku SUMMA METALI d.o.o.</item>
      <item>Dražen Stanić, OIB 02572812845, Ilica 259, 10000 Zagreb punomoćnik sudionika u postupku SUMMA METALI d.o.o.</item>
    </izvorni_sadrzaj>
    <derivirana_varijabla naziv="DomainObject.Predmet.OstaliListFormatedWithAdressOIB_1">
      <item>Bojan Jakšić, OIB 35574632334, Tuškanova 9, 10000 Zagreb punomoćnik sudionika u postupku SUMMA METALI d.o.o.</item>
      <item>Dražen Stanić, OIB 02572812845, Ilica 259, 10000 Zagreb punomoćnik sudionika u postupku SUMMA METALI d.o.o.</item>
    </derivirana_varijabla>
  </DomainObject.Predmet.OstaliListFormatedWithAdressOIB>
  <DomainObject.Predmet.OstaliListNazivFormated>
    <izvorni_sadrzaj>
      <item>Bojan Jakšić</item>
      <item>Dražen Stanić</item>
    </izvorni_sadrzaj>
    <derivirana_varijabla naziv="DomainObject.Predmet.OstaliListNazivFormated_1">
      <item>Bojan Jakšić</item>
      <item>Dražen Stanić</item>
    </derivirana_varijabla>
  </DomainObject.Predmet.OstaliListNazivFormated>
  <DomainObject.Predmet.OstaliListNazivFormatedOIB>
    <izvorni_sadrzaj>
      <item>Bojan Jakšić, OIB 35574632334</item>
      <item>Dražen Stanić, OIB 02572812845</item>
    </izvorni_sadrzaj>
    <derivirana_varijabla naziv="DomainObject.Predmet.OstaliListNazivFormatedOIB_1">
      <item>Bojan Jakšić, OIB 35574632334</item>
      <item>Dražen Stanić, OIB 02572812845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SUMMA METALI d.o.o.</izvorni_sadrzaj>
    <derivirana_varijabla naziv="DomainObject.Predmet.ProtustrankaIDrugi_1">SUMMA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SUMMA METALI d.o.o., OIB 00572196114, Bijenička cesta 10, 10000 Zagreb</izvorni_sadrzaj>
    <derivirana_varijabla naziv="DomainObject.Predmet.ProtustrankaIDrugiAdressOIB_1">SUMMA METALI d.o.o., OIB 00572196114, Bijenička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SUMMA METALI d.o.o.</item>
      <item>Bojan Jakšić</item>
      <item>Dražen Stanić</item>
    </izvorni_sadrzaj>
    <derivirana_varijabla naziv="DomainObject.Predmet.SudioniciListNaziv_1">
      <item>FINA Regionalni centar Zagreb</item>
      <item>SUMMA METALI d.o.o.</item>
      <item>Bojan Jakšić</item>
      <item>Dražen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SUMMA METALI d.o.o., OIB 00572196114, Bijenička cesta 10,10000 Zagreb</item>
      <item>Bojan Jakšić, OIB 35574632334, Tuškanova 9,10000 Zagreb</item>
      <item>Dražen Stanić, OIB 02572812845, Ilica 259,10000 Zagreb</item>
    </izvorni_sadrzaj>
    <derivirana_varijabla naziv="DomainObject.Predmet.SudioniciListAdressOIB_1">
      <item>FINA Regionalni centar Zagreb, OIB 85821130368, Trg svibanjskih žrtava 1995. br. 1,10000 Zagreb</item>
      <item>SUMMA METALI d.o.o., OIB 00572196114, Bijenička cesta 10,10000 Zagreb</item>
      <item>Bojan Jakšić, OIB 35574632334, Tuškanova 9,10000 Zagreb</item>
      <item>Dražen Stanić, OIB 02572812845, Ilica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00572196114</item>
      <item>, OIB 35574632334</item>
      <item>, OIB 02572812845</item>
    </izvorni_sadrzaj>
    <derivirana_varijabla naziv="DomainObject.Predmet.SudioniciListNazivOIB_1">
      <item>, OIB 85821130368</item>
      <item>, OIB 00572196114</item>
      <item>, OIB 35574632334</item>
      <item>, OIB 02572812845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DF9FC-B6DA-4D75-BAE1-5031CF329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89</properties:Words>
  <properties:Characters>508</properties:Characters>
  <properties:Lines>31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2017-04-04T07:47:00Z</dcterms:created>
  <dc:creator>stecaj</dc:creator>
  <cp:lastModifiedBy>Gordana Grčić</cp:lastModifiedBy>
  <cp:lastPrinted>2017-04-04T07:47:00Z</cp:lastPrinted>
  <dcterms:modified xmlns:xsi="http://www.w3.org/2001/XMLSchema-instance" xsi:type="dcterms:W3CDTF">2017-04-04T07:47:00Z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