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4c57" w14:paraId="15c4c57" w:rsidRDefault="007D0EC3" w:rsidP="004A3868" w:rsidR="004A3868">
      <w:pPr>
        <w:jc w:val="right"/>
        <w15:collapsed w:val="false"/>
      </w:pPr>
      <w:bookmarkStart w:name="_GoBack" w:id="0"/>
      <w:bookmarkEnd w:id="0"/>
      <w:r>
        <w:t>18</w:t>
      </w:r>
      <w:r w:rsidR="00064FF2">
        <w:t xml:space="preserve"> </w:t>
      </w:r>
      <w:r w:rsidR="004A3868">
        <w:t>St-</w:t>
      </w:r>
      <w:r>
        <w:t>1071</w:t>
      </w:r>
      <w:r w:rsidR="00CA0AA3">
        <w:t>/17-</w:t>
      </w:r>
      <w:r>
        <w:t>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7D0EC3">
        <w:t>na temelju prijedloga sudskog savjetnika</w:t>
      </w:r>
      <w:r w:rsidR="00064FF2">
        <w:t xml:space="preserve"> </w:t>
      </w:r>
      <w:r w:rsidR="007D0EC3">
        <w:t>Augustina Jalšovec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7D0EC3">
        <w:t xml:space="preserve">EUROTURIST d.o.o. za ugostiteljstvo i prijevoz, turistička agencija, Zagreb, Međugorska 63, MBS: 080825997, OIB: 28577292192, </w:t>
      </w:r>
      <w:r w:rsidR="00250413">
        <w:t xml:space="preserve"> dana </w:t>
      </w:r>
      <w:r w:rsidR="007D0EC3">
        <w:t>26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7D0EC3">
        <w:t>EUROTURIST d.o.o. za ugostiteljstvo i prijevoz, turistička agencija, Zagreb, Međugorska 63, MBS: 080825997, OIB: 28577292192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7D0EC3">
        <w:t>24</w:t>
      </w:r>
      <w:r w:rsidR="00D2399F">
        <w:t xml:space="preserve">. </w:t>
      </w:r>
      <w:r w:rsidR="00AE6E4C">
        <w:t>travnja</w:t>
      </w:r>
      <w:r w:rsidR="00D2399F">
        <w:t xml:space="preserve"> 2017. zaprimio je zahtjev Financijske agencije, Regionalnog centra Zagreb, Podružnice Zagreb, za provedbu skraćenog stečajnog postupka, Klasa: 110-</w:t>
      </w:r>
      <w:r w:rsidR="007D0EC3">
        <w:t>07/17-01/04, Ur.broj: 04-06-17-2275</w:t>
      </w:r>
      <w:r w:rsidR="00D2399F">
        <w:t xml:space="preserve"> od </w:t>
      </w:r>
      <w:r w:rsidR="007D0EC3">
        <w:t>20</w:t>
      </w:r>
      <w:r w:rsidR="00D2399F">
        <w:t xml:space="preserve">. </w:t>
      </w:r>
      <w:r w:rsidR="00AE6E4C">
        <w:t>travnja</w:t>
      </w:r>
      <w:r w:rsidR="00D2399F">
        <w:t xml:space="preserve"> 2017. nad stečajnim dužnikom </w:t>
      </w:r>
      <w:r w:rsidR="007D0EC3">
        <w:t>EUROTURIST d.o.o. za ugostiteljstvo i prijevoz, turistička agencija, Zagreb, Međugorska 63, MBS: 080825997, OIB: 28577292192</w:t>
      </w:r>
    </w:p>
    <w:p w:rsidRDefault="00D2399F" w:rsidP="00D2399F" w:rsidR="00D2399F">
      <w:pPr>
        <w:ind w:firstLine="720"/>
        <w:jc w:val="both"/>
      </w:pPr>
    </w:p>
    <w:p w:rsidRDefault="00D2399F" w:rsidP="00D2399F" w:rsidR="00D2399F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D2399F" w:rsidP="00AF119A" w:rsidR="00D2399F">
      <w:pPr>
        <w:ind w:firstLine="720"/>
        <w:jc w:val="both"/>
      </w:pPr>
    </w:p>
    <w:p w:rsidRDefault="007D0EC3" w:rsidP="00D2399F" w:rsidR="00D2399F">
      <w:pPr>
        <w:jc w:val="right"/>
      </w:pPr>
      <w:r>
        <w:lastRenderedPageBreak/>
        <w:t>18 St-1071/17-6</w:t>
      </w:r>
    </w:p>
    <w:p w:rsidRDefault="00D2399F" w:rsidP="00AF119A" w:rsidR="00D2399F">
      <w:pPr>
        <w:ind w:firstLine="720"/>
        <w:jc w:val="both"/>
      </w:pP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7D0EC3">
        <w:t>04</w:t>
      </w:r>
      <w:r w:rsidR="00665E74">
        <w:t xml:space="preserve">. </w:t>
      </w:r>
      <w:r w:rsidR="00AE6E4C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AE6E4C" w:rsidR="00C40315">
      <w:pPr>
        <w:tabs>
          <w:tab w:pos="2070" w:val="left"/>
        </w:tabs>
        <w:ind w:firstLine="720"/>
        <w:jc w:val="both"/>
      </w:pPr>
      <w:r>
        <w:t xml:space="preserve">Dana </w:t>
      </w:r>
      <w:r w:rsidR="007D0EC3">
        <w:t>20</w:t>
      </w:r>
      <w:r w:rsidR="00F90F90">
        <w:t>. rujna</w:t>
      </w:r>
      <w:r>
        <w:t xml:space="preserve"> 2017.</w:t>
      </w:r>
      <w:r w:rsidR="00AE6E4C">
        <w:t xml:space="preserve"> sukladno čl. 16. SZ-a</w:t>
      </w:r>
      <w:r>
        <w:t xml:space="preserve"> zaprimljen je </w:t>
      </w:r>
      <w:r w:rsidR="00AE6E4C">
        <w:t xml:space="preserve">na posebnom obrascu Prijedlog vjerovnika </w:t>
      </w:r>
      <w:r w:rsidR="00AF2E07">
        <w:t>HŽ PUTNIČKI PRIJEVOZ  d.o.o.  Zagreb, Strojarska cesta 11, OIB: 80572192786</w:t>
      </w:r>
      <w:r w:rsidR="00AE6E4C">
        <w:t>,</w:t>
      </w:r>
      <w:r w:rsidR="00EA3773">
        <w:t xml:space="preserve"> a koji podnesak je vjerovnik pravodobno poslao nadležnom Trgovačkom sudu dana 18. rujna 2017.g., te je istog dana vjerovnik sukladno točki 3.  Oglasa suda od dana 04. kolovoza 2017.g., uplatio  predujam u iznosu od 10.000,00 kuna radi namirenja stečajnog postupka.  Vjerovnik u prijedlogu za otvaranjem stečajnog postupka ističe kako prema predmetnom stečajno</w:t>
      </w:r>
      <w:r>
        <w:t>m dužn</w:t>
      </w:r>
      <w:r w:rsidR="00EA3773">
        <w:t>iku ima tražbinu</w:t>
      </w:r>
      <w:r>
        <w:t xml:space="preserve"> u iznosu </w:t>
      </w:r>
      <w:r w:rsidR="00AF2E07">
        <w:t>605.804,75</w:t>
      </w:r>
      <w:r w:rsidR="004B75E8">
        <w:t xml:space="preserve"> kune</w:t>
      </w:r>
      <w:r w:rsidR="00A85FBA">
        <w:t xml:space="preserve"> </w:t>
      </w:r>
      <w:r w:rsidR="00F90F90">
        <w:t xml:space="preserve">koja se temelji na </w:t>
      </w:r>
      <w:r w:rsidR="00AF2E07">
        <w:t>pravomoćnoj i ovršnoj Presudi zbog ogluhe, Trgovačkog suda u Zagrebu, poslovni broj: 23.P-</w:t>
      </w:r>
      <w:r w:rsidR="007F23EB">
        <w:t>2058/16</w:t>
      </w:r>
      <w:r w:rsidR="00B75609">
        <w:t xml:space="preserve">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40315">
        <w:t xml:space="preserve">zato što u Očevidniku redoslijeda osnova za plaćanje koji vodi Financijska agencija </w:t>
      </w:r>
      <w:r w:rsidR="00FC0293">
        <w:t xml:space="preserve">stečajni </w:t>
      </w:r>
      <w:r w:rsidR="00C40315">
        <w:t>dužnik ima jednu ili više evidentiranih neizvršenih osnova za plaćanje u razdoblju d</w:t>
      </w:r>
      <w:r w:rsidR="00FC0293">
        <w:t>užem od 60 dana koje je trebalo</w:t>
      </w:r>
      <w:r w:rsidR="00C40315">
        <w:t xml:space="preserve"> na teme</w:t>
      </w:r>
      <w:r w:rsidR="00FC0293">
        <w:t>lju valjanih osnova za plaćanje,</w:t>
      </w:r>
      <w:r w:rsidR="00C40315">
        <w:t xml:space="preserve"> bez daljnjih pristanka dužnika, naplatiti s bilo kojeg od njegovih računa.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DA751D">
        <w:rPr>
          <w:bCs/>
        </w:rPr>
        <w:t>26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A751D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DA751D">
        <w:rPr>
          <w:b w:val="false"/>
          <w:lang w:val="hr-HR"/>
        </w:rPr>
        <w:t>Sudski savjetnik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DA751D">
        <w:rPr>
          <w:b w:val="false"/>
          <w:lang w:val="hr-HR"/>
        </w:rPr>
        <w:t xml:space="preserve">                 Augustin Jalšovec </w:t>
      </w:r>
    </w:p>
    <w:p w:rsidRDefault="00DE571A" w:rsidP="00B75497" w:rsidR="00DE571A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DA751D" w:rsidR="00DA751D" w:rsidRPr="00DA751D">
      <w:pPr>
        <w:ind w:left="6480"/>
        <w:jc w:val="both"/>
        <w:rPr>
          <w:b/>
          <w:bCs/>
        </w:rPr>
      </w:pPr>
      <w:r>
        <w:rPr>
          <w:b/>
          <w:bCs/>
        </w:rPr>
        <w:t xml:space="preserve">  </w:t>
      </w:r>
      <w:r w:rsidRPr="00DA751D">
        <w:rPr>
          <w:bCs/>
        </w:rPr>
        <w:t>18. St-1071/17-6</w:t>
      </w: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DA751D" w:rsidP="00B75497" w:rsidR="00DA751D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FC0293" w:rsidP="00CF7866" w:rsidR="00FC0293">
      <w:pPr>
        <w:jc w:val="both"/>
      </w:pPr>
    </w:p>
    <w:p w:rsidRDefault="00C40315" w:rsidP="00CF7866" w:rsidR="00C40315">
      <w:pPr>
        <w:jc w:val="both"/>
      </w:pPr>
    </w:p>
    <w:p w:rsidRDefault="00C40315" w:rsidP="00C40315" w:rsidR="00C40315">
      <w:pPr>
        <w:jc w:val="both"/>
      </w:pPr>
      <w:r>
        <w:t>D N A :</w:t>
      </w:r>
    </w:p>
    <w:p w:rsidRDefault="00C40315" w:rsidP="00C40315" w:rsidR="00C40315">
      <w:pPr>
        <w:jc w:val="both"/>
      </w:pPr>
      <w:r>
        <w:t>1.FINA, RC Zagreb, Podružnica Zagreb</w:t>
      </w:r>
    </w:p>
    <w:p w:rsidRDefault="00C40315" w:rsidP="00C40315" w:rsidR="00C40315">
      <w:pPr>
        <w:jc w:val="both"/>
      </w:pPr>
      <w:r>
        <w:t>2.Stečajni dužnik</w:t>
      </w:r>
    </w:p>
    <w:p w:rsidRDefault="00DA751D" w:rsidP="00C40315" w:rsidR="00DA751D">
      <w:pPr>
        <w:jc w:val="both"/>
      </w:pPr>
      <w:r>
        <w:t xml:space="preserve">3. HŽ Putnički prijevoz d.o.o.  </w:t>
      </w:r>
    </w:p>
    <w:p w:rsidRDefault="00DA751D" w:rsidP="00C40315" w:rsidR="00C40315">
      <w:pPr>
        <w:jc w:val="both"/>
      </w:pPr>
      <w:r>
        <w:t>4</w:t>
      </w:r>
      <w:r w:rsidR="00C40315">
        <w:t>.e-oglasna ploča suda uz Prijedl</w:t>
      </w:r>
      <w:r w:rsidR="00086928">
        <w:t>og vjerovnika za otvaranje steč</w:t>
      </w:r>
      <w:r w:rsidR="00C40315">
        <w:t>a</w:t>
      </w:r>
      <w:r w:rsidR="00086928">
        <w:t>j</w:t>
      </w:r>
      <w:r w:rsidR="00C40315">
        <w:t xml:space="preserve">nog postupka </w:t>
      </w:r>
    </w:p>
    <w:p w:rsidRDefault="00C40315" w:rsidP="00C40315" w:rsidR="00C40315">
      <w:pPr>
        <w:jc w:val="both"/>
      </w:pPr>
      <w:r>
        <w:t xml:space="preserve">(str. </w:t>
      </w:r>
      <w:r w:rsidR="00DA751D">
        <w:t>9-10</w:t>
      </w:r>
      <w:r>
        <w:t xml:space="preserve"> spisa)</w:t>
      </w:r>
    </w:p>
    <w:p w:rsidRDefault="00DA751D" w:rsidP="00C40315" w:rsidR="00C40315">
      <w:pPr>
        <w:jc w:val="both"/>
      </w:pPr>
      <w:r>
        <w:t>5</w:t>
      </w:r>
      <w:r w:rsidR="00C40315">
        <w:t>.riješeno obustavom</w:t>
      </w:r>
    </w:p>
    <w:p w:rsidRDefault="00DA751D" w:rsidP="00C40315" w:rsidR="00C40315">
      <w:pPr>
        <w:jc w:val="both"/>
      </w:pPr>
      <w:r>
        <w:t>6.kal. 26</w:t>
      </w:r>
      <w:r w:rsidR="00C40315">
        <w:t>. listopada 2017.</w:t>
      </w:r>
    </w:p>
    <w:p w:rsidRDefault="00C40315" w:rsidP="00CF7866" w:rsidR="00C40315">
      <w:pPr>
        <w:jc w:val="both"/>
      </w:pPr>
    </w:p>
    <w:sectPr w:rsidR="00C4031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43" w:rsidP="004A3868" w:rsidR="00225443">
      <w:r>
        <w:separator/>
      </w:r>
    </w:p>
  </w:endnote>
  <w:endnote w:id="0" w:type="continuationSeparator">
    <w:p w:rsidRDefault="00225443" w:rsidP="004A3868" w:rsidR="00225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43" w:rsidP="004A3868" w:rsidR="00225443">
      <w:r>
        <w:separator/>
      </w:r>
    </w:p>
  </w:footnote>
  <w:footnote w:id="0" w:type="continuationSeparator">
    <w:p w:rsidRDefault="00225443" w:rsidP="004A3868" w:rsidR="00225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6EC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472C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C95"/>
    <w:rsid w:val="007C2112"/>
    <w:rsid w:val="007D0EC3"/>
    <w:rsid w:val="007F23EB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577B7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AF2E07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B6EC2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A751D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A3773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St-1071/2017</izvorni_sadrzaj>
    <derivirana_varijabla naziv="DomainObject.Predmet.OznakaBroj_1">St-1071/2017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EUROTURIST d.o.o.</izvorni_sadrzaj>
    <derivirana_varijabla naziv="DomainObject.Predmet.ProtustrankaFormated_1">  EUROTURIST d.o.o.</derivirana_varijabla>
  </DomainObject.Predmet.ProtustrankaFormated>
  <DomainObject.Predmet.ProtustrankaFormatedOIB>
    <izvorni_sadrzaj>  EUROTURIST d.o.o., OIB 28577292192</izvorni_sadrzaj>
    <derivirana_varijabla naziv="DomainObject.Predmet.ProtustrankaFormatedOIB_1">  EUROTURIST d.o.o., OIB 28577292192</derivirana_varijabla>
  </DomainObject.Predmet.ProtustrankaFormatedOIB>
  <DomainObject.Predmet.ProtustrankaFormatedWithAdress>
    <izvorni_sadrzaj> EUROTURIST d.o.o., Međugorska 63, 10000 Zagreb</izvorni_sadrzaj>
    <derivirana_varijabla naziv="DomainObject.Predmet.ProtustrankaFormatedWithAdress_1"> EUROTURIST d.o.o., Međugorska 63, 10000 Zagreb</derivirana_varijabla>
  </DomainObject.Predmet.ProtustrankaFormatedWithAdress>
  <DomainObject.Predmet.ProtustrankaFormatedWithAdressOIB>
    <izvorni_sadrzaj> EUROTURIST d.o.o., OIB 28577292192, Međugorska 63, 10000 Zagreb</izvorni_sadrzaj>
    <derivirana_varijabla naziv="DomainObject.Predmet.ProtustrankaFormatedWithAdressOIB_1"> EUROTURIST d.o.o., OIB 28577292192, Međugorska 63, 10000 Zagreb</derivirana_varijabla>
  </DomainObject.Predmet.ProtustrankaFormatedWithAdressOIB>
  <DomainObject.Predmet.ProtustrankaWithAdress>
    <izvorni_sadrzaj>EUROTURIST d.o.o. Međugorska 63, 10000 Zagreb</izvorni_sadrzaj>
    <derivirana_varijabla naziv="DomainObject.Predmet.ProtustrankaWithAdress_1">EUROTURIST d.o.o. Međugorska 63, 10000 Zagreb</derivirana_varijabla>
  </DomainObject.Predmet.ProtustrankaWithAdress>
  <DomainObject.Predmet.ProtustrankaWithAdressOIB>
    <izvorni_sadrzaj>EUROTURIST d.o.o., OIB 28577292192, Međugorska 63, 10000 Zagreb</izvorni_sadrzaj>
    <derivirana_varijabla naziv="DomainObject.Predmet.ProtustrankaWithAdressOIB_1">EUROTURIST d.o.o., OIB 28577292192, Međugorska 63, 10000 Zagreb</derivirana_varijabla>
  </DomainObject.Predmet.ProtustrankaWithAdressOIB>
  <DomainObject.Predmet.ProtustrankaNazivFormated>
    <izvorni_sadrzaj>EUROTURIST d.o.o.</izvorni_sadrzaj>
    <derivirana_varijabla naziv="DomainObject.Predmet.ProtustrankaNazivFormated_1">EUROTURIST d.o.o.</derivirana_varijabla>
  </DomainObject.Predmet.ProtustrankaNazivFormated>
  <DomainObject.Predmet.ProtustrankaNazivFormatedOIB>
    <izvorni_sadrzaj>EUROTURIST d.o.o., OIB 28577292192</izvorni_sadrzaj>
    <derivirana_varijabla naziv="DomainObject.Predmet.ProtustrankaNazivFormatedOIB_1">EUROTURIST d.o.o., OIB 28577292192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EUROTURIST d.o.o.</item>
    </izvorni_sadrzaj>
    <derivirana_varijabla naziv="DomainObject.Predmet.ProtuStrankaListFormated_1">
      <item>EUROTURIST d.o.o.</item>
    </derivirana_varijabla>
  </DomainObject.Predmet.ProtuStrankaListFormated>
  <DomainObject.Predmet.ProtuStrankaListFormatedOIB>
    <izvorni_sadrzaj>
      <item>EUROTURIST d.o.o., OIB 28577292192</item>
    </izvorni_sadrzaj>
    <derivirana_varijabla naziv="DomainObject.Predmet.ProtuStrankaListFormatedOIB_1">
      <item>EUROTURIST d.o.o., OIB 28577292192</item>
    </derivirana_varijabla>
  </DomainObject.Predmet.ProtuStrankaListFormatedOIB>
  <DomainObject.Predmet.ProtuStrankaListFormatedWithAdress>
    <izvorni_sadrzaj>
      <item>EUROTURIST d.o.o., Međugorska 63, 10000 Zagreb</item>
    </izvorni_sadrzaj>
    <derivirana_varijabla naziv="DomainObject.Predmet.ProtuStrankaListFormatedWithAdress_1">
      <item>EUROTURIST d.o.o., Međugorska 63, 10000 Zagreb</item>
    </derivirana_varijabla>
  </DomainObject.Predmet.ProtuStrankaListFormatedWithAdress>
  <DomainObject.Predmet.ProtuStrankaListFormatedWithAdressOIB>
    <izvorni_sadrzaj>
      <item>EUROTURIST d.o.o., OIB 28577292192, Međugorska 63, 10000 Zagreb</item>
    </izvorni_sadrzaj>
    <derivirana_varijabla naziv="DomainObject.Predmet.ProtuStrankaListFormatedWithAdressOIB_1">
      <item>EUROTURIST d.o.o., OIB 28577292192, Međugorska 63, 10000 Zagreb</item>
    </derivirana_varijabla>
  </DomainObject.Predmet.ProtuStrankaListFormatedWithAdressOIB>
  <DomainObject.Predmet.ProtuStrankaListNazivFormated>
    <izvorni_sadrzaj>
      <item>EUROTURIST d.o.o.</item>
    </izvorni_sadrzaj>
    <derivirana_varijabla naziv="DomainObject.Predmet.ProtuStrankaListNazivFormated_1">
      <item>EUROTURIST d.o.o.</item>
    </derivirana_varijabla>
  </DomainObject.Predmet.ProtuStrankaListNazivFormated>
  <DomainObject.Predmet.ProtuStrankaListNazivFormatedOIB>
    <izvorni_sadrzaj>
      <item>EUROTURIST d.o.o., OIB 28577292192</item>
    </izvorni_sadrzaj>
    <derivirana_varijabla naziv="DomainObject.Predmet.ProtuStrankaListNazivFormatedOIB_1">
      <item>EUROTURIST d.o.o., OIB 28577292192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EUROTURIST d.o.o.</izvorni_sadrzaj>
    <derivirana_varijabla naziv="DomainObject.Predmet.ProtustrankaIDrugi_1">EUROTURIST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EUROTURIST d.o.o., OIB 28577292192, Međugorska 63, 10000 Zagreb</izvorni_sadrzaj>
    <derivirana_varijabla naziv="DomainObject.Predmet.ProtustrankaIDrugiAdressOIB_1">EUROTURIST d.o.o., OIB 28577292192,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EUROTURIST d.o.o.</item>
      <item>FINA Regionalni centar Zagreb</item>
    </izvorni_sadrzaj>
    <derivirana_varijabla naziv="DomainObject.Predmet.SudioniciListNaziv_1">
      <item>EUROTURIST d.o.o.</item>
      <item>FINA Regionalni centar Zagreb</item>
    </derivirana_varijabla>
  </DomainObject.Predmet.SudioniciListNaziv>
  <DomainObject.Predmet.SudioniciListAdressOIB>
    <izvorni_sadrzaj>
      <item>EUROTURIST d.o.o., OIB 28577292192, Međugorska 63,10000 Zagreb</item>
      <item>FINA Regionalni centar Zagreb, OIB 85821130368, Trg svibanjskih žrtava 1995. br. 1,10000 Zagreb</item>
    </izvorni_sadrzaj>
    <derivirana_varijabla naziv="DomainObject.Predmet.SudioniciListAdressOIB_1">
      <item>EUROTURIST d.o.o., OIB 28577292192, Međugorska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28577292192</item>
      <item>, OIB 85821130368</item>
    </izvorni_sadrzaj>
    <derivirana_varijabla naziv="DomainObject.Predmet.SudioniciListNazivOIB_1">
      <item>, OIB 28577292192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EDCDD-58E0-4E04-8285-377CFB882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620</properties:Words>
  <properties:Characters>3646</properties:Characters>
  <properties:Lines>114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2017-09-26T09:03:00Z</dcterms:created>
  <dc:creator>mkocijan</dc:creator>
  <cp:lastModifiedBy>Gordana Harc</cp:lastModifiedBy>
  <cp:lastPrinted>2017-09-26T10:58:00Z</cp:lastPrinted>
  <dcterms:modified xmlns:xsi="http://www.w3.org/2001/XMLSchema-instance" xsi:type="dcterms:W3CDTF">2017-09-27T12:00:00Z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