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7814" w14:paraId="6837814" w:rsidRDefault="00172B77" w:rsidP="001940FB" w:rsidR="00172B7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81442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72B77" w:rsidP="00AA6BCF" w:rsidR="00172B7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72B77" w:rsidP="00172B77" w:rsidR="00172B7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72B77" w:rsidP="00172B77" w:rsidR="00172B7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72B7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72B7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172B77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14AD8" w:rsidRPr="00014AD8">
        <w:rPr>
          <w:rFonts w:cs="Calibri" w:hAnsi="Calibri" w:ascii="Calibri"/>
        </w:rPr>
        <w:t>MARIN PRGOMET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172B77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014AD8" w:rsidRPr="00014AD8">
        <w:rPr>
          <w:rFonts w:cs="Calibri" w:hAnsi="Calibri" w:ascii="Calibri"/>
        </w:rPr>
        <w:t>190.325,04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14AD8" w:rsidRPr="00014AD8">
        <w:rPr>
          <w:rFonts w:cs="Calibri" w:hAnsi="Calibri" w:ascii="Calibri"/>
        </w:rPr>
        <w:t>180.425,04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014AD8" w:rsidRPr="00014AD8">
        <w:rPr>
          <w:rFonts w:cs="Calibri" w:hAnsi="Calibri" w:ascii="Calibri"/>
        </w:rPr>
        <w:t>9.900,00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172B77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72B7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72B77" w:rsidRPr="00172B7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72B77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4AD8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014AD8">
              <w:rPr>
                <w:rFonts w:cs="Calibri" w:hAnsi="Calibri" w:ascii="Calibri"/>
              </w:rPr>
              <w:t>MARIN PRGOMET</w:t>
            </w:r>
            <w:r w:rsidR="00F20B3B" w:rsidRPr="00E23814">
              <w:rPr>
                <w:rFonts w:cs="Calibri"/>
                <w:color w:val="FF0000"/>
              </w:rPr>
              <w:t xml:space="preserve">, </w:t>
            </w:r>
            <w:r w:rsidRPr="00014AD8">
              <w:rPr>
                <w:rFonts w:cs="Calibri" w:hAnsi="Calibri" w:ascii="Calibri"/>
              </w:rPr>
              <w:t>Ante Starčevića 45, Podstrana</w:t>
            </w:r>
            <w:r w:rsidR="00575392" w:rsidRPr="00E23814">
              <w:rPr>
                <w:rFonts w:cs="Calibri" w:hAnsi="Calibri" w:ascii="Calibri"/>
                <w:color w:val="FF0000"/>
              </w:rPr>
              <w:t>,</w:t>
            </w:r>
            <w:r w:rsidR="003C5AF8" w:rsidRPr="00E23814">
              <w:rPr>
                <w:rFonts w:cs="Calibri"/>
                <w:color w:val="FF0000"/>
              </w:rPr>
              <w:t xml:space="preserve"> </w:t>
            </w:r>
            <w:r w:rsidR="003A5883" w:rsidRPr="00014AD8">
              <w:rPr>
                <w:rFonts w:cs="Calibri" w:hAnsi="Calibri" w:ascii="Calibri"/>
              </w:rPr>
              <w:t>OIB:</w:t>
            </w:r>
            <w:r w:rsidR="00E43846" w:rsidRPr="00014AD8">
              <w:rPr>
                <w:rFonts w:cs="Calibri" w:hAnsi="Calibri" w:ascii="Calibri"/>
              </w:rPr>
              <w:t xml:space="preserve"> </w:t>
            </w:r>
            <w:r w:rsidRPr="00014AD8">
              <w:rPr>
                <w:rFonts w:cs="Calibri" w:hAnsi="Calibri" w:ascii="Calibri"/>
              </w:rPr>
              <w:t>97087173098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4AD8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14AD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  <w:r w:rsidRPr="00372EC9">
              <w:rPr>
                <w:rFonts w:cs="Calibri" w:eastAsia="Times New Roman" w:hAnsi="Calibri" w:ascii="Calibri"/>
                <w:color w:val="000000"/>
                <w:lang w:eastAsia="hr-HR" w:val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014AD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14AD8">
              <w:rPr>
                <w:rFonts w:cs="Calibri" w:hAnsi="Calibri" w:ascii="Calibri"/>
              </w:rPr>
              <w:t>190.325,04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014AD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14AD8">
              <w:rPr>
                <w:rFonts w:cs="Calibri" w:hAnsi="Calibri" w:ascii="Calibri"/>
              </w:rPr>
              <w:t>180.425,04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014AD8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14AD8">
              <w:rPr>
                <w:rFonts w:cs="Calibri" w:hAnsi="Calibri" w:ascii="Calibri"/>
              </w:rPr>
              <w:t>9.900,00</w:t>
            </w:r>
            <w:r w:rsidR="00F20B3B"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4597B" w:rsidP="00776FDD" w:rsidR="00776FD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6FDD" w:rsidP="00776FDD" w:rsidR="00776FD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76FDD" w:rsidP="00776FDD" w:rsidR="00776FD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76FDD" w:rsidP="00776FDD" w:rsidR="00776FD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241" w:rsidR="00DC1241">
      <w:pPr>
        <w:spacing w:after="0"/>
      </w:pPr>
      <w:r>
        <w:separator/>
      </w:r>
    </w:p>
  </w:endnote>
  <w:endnote w:id="0" w:type="continuationSeparator">
    <w:p w:rsidRDefault="00DC1241" w:rsidR="00DC124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B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241" w:rsidR="00DC1241">
      <w:pPr>
        <w:spacing w:after="0"/>
      </w:pPr>
      <w:r>
        <w:separator/>
      </w:r>
    </w:p>
  </w:footnote>
  <w:footnote w:id="0" w:type="continuationSeparator">
    <w:p w:rsidRDefault="00DC1241" w:rsidR="00DC124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B3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6F6011D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4AD8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1526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2B77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4597B"/>
    <w:rsid w:val="00251344"/>
    <w:rsid w:val="00252A6A"/>
    <w:rsid w:val="002549F7"/>
    <w:rsid w:val="0025595F"/>
    <w:rsid w:val="00263BFD"/>
    <w:rsid w:val="00265B3B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6F6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4B36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76FDD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421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78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3567A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50F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0590C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40E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1241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94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B3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B3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B3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B3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94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B3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B3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B3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B3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EEA11-000D-42F9-935A-4AFF1E5E9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1446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2018-08-23T11:48:00Z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St-651/2017-235 / Podnesak - Podnesak (-235.docx)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