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6104" w14:paraId="2646104" w:rsidRDefault="00EE75C3" w:rsidP="00EE75C3" w:rsidR="00AE649C">
      <w:pPr>
        <w:pStyle w:val="Naslov3"/>
        <w:numPr>
          <w:ilvl w:val="0"/>
          <w:numId w:val="0"/>
        </w:numPr>
        <w:tabs>
          <w:tab w:pos="7100" w:val="left"/>
        </w:tabs>
        <w:spacing w:after="0" w:before="0"/>
        <w:ind w:left="720"/>
        <w15:collapsed w:val="false"/>
      </w:pPr>
      <w:bookmarkStart w:name="_GoBack" w:id="0"/>
      <w:bookmarkEnd w:id="0"/>
      <w:r>
        <w:tab/>
      </w:r>
    </w:p>
    <w:p w:rsidRDefault="00EE75C3" w:rsidP="00366276" w:rsidR="00EE75C3">
      <w:pPr>
        <w:jc w:val="right"/>
      </w:pPr>
    </w:p>
    <w:p w:rsidRDefault="00366276" w:rsidP="00366276" w:rsidR="00366276" w:rsidRPr="00EE75C3">
      <w:pPr>
        <w:spacing w:after="0"/>
        <w:jc w:val="right"/>
      </w:pPr>
    </w:p>
    <w:p w:rsidRDefault="0011594F" w:rsidP="00EE75C3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rPr>
          <w:b w:val="false"/>
        </w:rPr>
        <w:t>REPUBLIKA HRVATSKA</w:t>
      </w:r>
    </w:p>
    <w:p w:rsidRDefault="00373F06" w:rsidP="00EE75C3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EE75C3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617539" w:rsidP="00EE75C3" w:rsidR="00617539">
      <w:pPr>
        <w:pStyle w:val="SudNaziv"/>
        <w:rPr>
          <w:b w:val="false"/>
        </w:rPr>
      </w:pPr>
    </w:p>
    <w:p w:rsidRDefault="00735C31" w:rsidP="00617539" w:rsidR="00094832">
      <w:pPr>
        <w:pStyle w:val="SudNaziv"/>
        <w:jc w:val="center"/>
        <w:rPr>
          <w:b w:val="false"/>
        </w:rPr>
      </w:pPr>
      <w:r>
        <w:rPr>
          <w:b w:val="false"/>
        </w:rPr>
        <w:t xml:space="preserve">U   I M E    </w:t>
      </w:r>
      <w:r w:rsidR="00617539">
        <w:rPr>
          <w:b w:val="false"/>
        </w:rPr>
        <w:t xml:space="preserve">R E P U B L I K </w:t>
      </w:r>
      <w:r>
        <w:rPr>
          <w:b w:val="false"/>
        </w:rPr>
        <w:t>E</w:t>
      </w:r>
      <w:r w:rsidR="00617539">
        <w:rPr>
          <w:b w:val="false"/>
        </w:rPr>
        <w:t xml:space="preserve">   H R V A T S K </w:t>
      </w:r>
      <w:r>
        <w:rPr>
          <w:b w:val="false"/>
        </w:rPr>
        <w:t>E</w:t>
      </w:r>
    </w:p>
    <w:p w:rsidRDefault="00617539" w:rsidP="00617539" w:rsidR="00617539">
      <w:pPr>
        <w:pStyle w:val="SudNaziv"/>
        <w:jc w:val="center"/>
        <w:rPr>
          <w:b w:val="false"/>
        </w:rPr>
      </w:pPr>
      <w:r>
        <w:rPr>
          <w:b w:val="false"/>
        </w:rPr>
        <w:t xml:space="preserve">R J E Š E N J E </w:t>
      </w:r>
    </w:p>
    <w:p w:rsidRDefault="00617539" w:rsidP="00617539" w:rsidR="00617539">
      <w:pPr>
        <w:pStyle w:val="SudNaziv"/>
        <w:jc w:val="center"/>
        <w:rPr>
          <w:b w:val="false"/>
        </w:rPr>
      </w:pPr>
    </w:p>
    <w:p w:rsidRDefault="00617539" w:rsidP="00617539" w:rsidR="00617539">
      <w:pPr>
        <w:jc w:val="both"/>
      </w:pPr>
      <w:r>
        <w:tab/>
        <w:t xml:space="preserve">Trgovački sud u Varaždinu po sutkinji toga suda Meliti Poljanec-Bubaš, kao stečajnom sucu u predmetu u povodu zahtjeva Financijske agencije Regionalni centar Zagreb, Podružnica Varaždin, Augusta Cesarca 2, Varaždin, za pokretanje skraćenog stečajnog postupka protiv dužnika </w:t>
      </w:r>
      <w:r w:rsidR="00366276">
        <w:t>MLADEN ERŠETIĆ INTERIJERI j.d.o.o., OIB 88779045724, Varaždin, Pavlinska 5</w:t>
      </w:r>
      <w:r>
        <w:t xml:space="preserve">, dana </w:t>
      </w:r>
      <w:r w:rsidR="00366276">
        <w:t>21. ožujka 2016.</w:t>
      </w:r>
      <w:r>
        <w:t xml:space="preserve"> godine</w:t>
      </w:r>
    </w:p>
    <w:p w:rsidRDefault="00617539" w:rsidP="00617539" w:rsidR="00617539">
      <w:pPr>
        <w:jc w:val="center"/>
      </w:pPr>
      <w:r>
        <w:t>r i j e š i o  j e</w:t>
      </w:r>
    </w:p>
    <w:p w:rsidRDefault="00617539" w:rsidP="00617539" w:rsidR="00617539">
      <w:pPr>
        <w:spacing w:after="0"/>
        <w:jc w:val="both"/>
      </w:pPr>
      <w:r>
        <w:tab/>
        <w:t xml:space="preserve">I Otvara se stečajni postupak nad stečajnim dužnikom </w:t>
      </w:r>
      <w:r w:rsidR="00366276">
        <w:t>MLADEN ERŠETIĆ INTERIJERI j.d.o.o., OIB 88779045724, Varaždin, Pavlinska 5</w:t>
      </w:r>
      <w:r>
        <w:t xml:space="preserve">, s danom </w:t>
      </w:r>
      <w:r w:rsidR="00366276">
        <w:t>21. ožujka 2016.</w:t>
      </w:r>
      <w:r>
        <w:t xml:space="preserve"> u </w:t>
      </w:r>
      <w:r w:rsidR="00366276">
        <w:t>14,00</w:t>
      </w:r>
      <w:r w:rsidRPr="00617539">
        <w:rPr>
          <w:color w:themeShade="BF" w:themeColor="accent6" w:val="E36C0A"/>
        </w:rPr>
        <w:t xml:space="preserve"> </w:t>
      </w:r>
      <w:r>
        <w:t>sati.</w:t>
      </w:r>
    </w:p>
    <w:p w:rsidRDefault="00617539" w:rsidP="00617539" w:rsidR="00617539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</w:t>
      </w:r>
      <w:r w:rsidR="00366276">
        <w:t>MLADEN ERŠETIĆ INTERIJERI j.d.o.o., OIB 88779045724, Varaždin, Pavlinska 5</w:t>
      </w:r>
      <w:r>
        <w:t>.</w:t>
      </w:r>
    </w:p>
    <w:p w:rsidRDefault="00617539" w:rsidP="00617539" w:rsidR="00617539">
      <w:pPr>
        <w:spacing w:after="0"/>
        <w:jc w:val="both"/>
      </w:pPr>
      <w:r>
        <w:tab/>
        <w:t xml:space="preserve">III Za stečajnog upravitelja imenuje se </w:t>
      </w:r>
      <w:r w:rsidR="00366276">
        <w:t xml:space="preserve">David Jakovljević, OIB </w:t>
      </w:r>
      <w:r w:rsidR="00F51416">
        <w:t xml:space="preserve">63014812654, </w:t>
      </w:r>
      <w:proofErr w:type="spellStart"/>
      <w:r w:rsidR="00F51416">
        <w:t>Kašinska</w:t>
      </w:r>
      <w:proofErr w:type="spellEnd"/>
      <w:r w:rsidR="00F51416">
        <w:t xml:space="preserve"> 7, Sesvete</w:t>
      </w:r>
      <w:r>
        <w:t>.</w:t>
      </w:r>
    </w:p>
    <w:p w:rsidRDefault="00617539" w:rsidP="00617539" w:rsidR="00617539">
      <w:pPr>
        <w:spacing w:after="0"/>
        <w:jc w:val="both"/>
      </w:pPr>
      <w:r>
        <w:tab/>
        <w:t>IV Ovo rješenje objavit će se na e-</w:t>
      </w:r>
      <w:r w:rsidR="00F51416">
        <w:t>O</w:t>
      </w:r>
      <w:r>
        <w:t>glasnoj ploči suda.</w:t>
      </w:r>
    </w:p>
    <w:p w:rsidRDefault="00617539" w:rsidP="00617539" w:rsidR="00617539" w:rsidRPr="00366276">
      <w:pPr>
        <w:spacing w:after="0"/>
        <w:jc w:val="both"/>
      </w:pPr>
      <w:r>
        <w:tab/>
        <w:t xml:space="preserve">V Po pravomoćnosti ovoga rješenja stečajni dužnik </w:t>
      </w:r>
      <w:r w:rsidR="00366276">
        <w:t>MLADEN ERŠETIĆ INTERIJERI j.d.o.o., OIB 88779045724, Varaždin, Pavlinska 5</w:t>
      </w:r>
      <w:r>
        <w:t xml:space="preserve">, bit će brisan iz </w:t>
      </w:r>
      <w:r w:rsidRPr="00366276">
        <w:t>sudskog registra.</w:t>
      </w:r>
    </w:p>
    <w:p w:rsidRDefault="00617539" w:rsidP="00617539" w:rsidR="00617539">
      <w:pPr>
        <w:jc w:val="center"/>
      </w:pPr>
      <w:r>
        <w:t>Obrazloženje</w:t>
      </w:r>
    </w:p>
    <w:p w:rsidRDefault="00617539" w:rsidP="00617539" w:rsidR="00617539">
      <w:pPr>
        <w:jc w:val="both"/>
      </w:pPr>
      <w:r>
        <w:tab/>
        <w:t xml:space="preserve">Predlagatelj je dana </w:t>
      </w:r>
      <w:r w:rsidR="00366276">
        <w:t>24. prosinca 2015.</w:t>
      </w:r>
      <w: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617539" w:rsidP="00F51416" w:rsidR="00F51416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617539" w:rsidP="00F51416" w:rsidR="00617539">
      <w:pPr>
        <w:spacing w:after="0"/>
        <w:jc w:val="center"/>
      </w:pPr>
      <w:r>
        <w:t xml:space="preserve">U Varaždinu </w:t>
      </w:r>
      <w:r w:rsidR="00366276">
        <w:t>21. ožujka 2016.</w:t>
      </w:r>
    </w:p>
    <w:p w:rsidRDefault="00617539" w:rsidP="00617539" w:rsidR="0061753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</w:t>
      </w:r>
    </w:p>
    <w:p w:rsidRDefault="00F51416" w:rsidP="00617539" w:rsidR="00F51416">
      <w:pPr>
        <w:spacing w:after="0"/>
      </w:pPr>
    </w:p>
    <w:p w:rsidRDefault="00617539" w:rsidP="00617539" w:rsidR="00F5141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F51416">
        <w:t>, v.r.</w:t>
      </w:r>
    </w:p>
    <w:p w:rsidRDefault="00F51416" w:rsidP="00617539" w:rsidR="00F51416">
      <w:pPr>
        <w:spacing w:after="0"/>
      </w:pPr>
    </w:p>
    <w:p w:rsidRDefault="00F51416" w:rsidP="00617539" w:rsidR="00F51416">
      <w:pPr>
        <w:spacing w:after="0"/>
      </w:pPr>
      <w:r>
        <w:lastRenderedPageBreak/>
        <w:tab/>
      </w:r>
    </w:p>
    <w:p w:rsidRDefault="00F51416" w:rsidP="00617539" w:rsidR="00617539">
      <w:pPr>
        <w:spacing w:after="0"/>
      </w:pPr>
      <w:r>
        <w:tab/>
      </w:r>
      <w:r w:rsidR="00617539">
        <w:t>Uputa o pravnom lijeku:</w:t>
      </w:r>
    </w:p>
    <w:p w:rsidRDefault="00617539" w:rsidP="00617539" w:rsidR="00617539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617539" w:rsidP="00617539" w:rsidR="0061753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17539" w:rsidP="00617539" w:rsidR="00617539"/>
    <w:p w:rsidRDefault="00617539" w:rsidP="00366276" w:rsidR="00617539">
      <w:pPr>
        <w:spacing w:after="0"/>
      </w:pPr>
      <w:r>
        <w:t>DNA:</w:t>
      </w:r>
    </w:p>
    <w:p w:rsidRDefault="00617539" w:rsidP="00366276" w:rsidR="00617539">
      <w:pPr>
        <w:numPr>
          <w:ilvl w:val="0"/>
          <w:numId w:val="48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617539" w:rsidP="00366276" w:rsidR="00617539">
      <w:pPr>
        <w:numPr>
          <w:ilvl w:val="0"/>
          <w:numId w:val="48"/>
        </w:numPr>
        <w:spacing w:after="0"/>
        <w:jc w:val="both"/>
      </w:pPr>
      <w:r>
        <w:t>Županijsko državno odvjetništvo u Varaždinu, Braće Radića 2</w:t>
      </w:r>
    </w:p>
    <w:p w:rsidRDefault="00617539" w:rsidP="00366276" w:rsidR="00617539" w:rsidRPr="00617539">
      <w:pPr>
        <w:numPr>
          <w:ilvl w:val="0"/>
          <w:numId w:val="48"/>
        </w:numPr>
        <w:spacing w:after="0"/>
        <w:rPr>
          <w:color w:themeShade="BF" w:themeColor="accent6" w:val="E36C0A"/>
        </w:rPr>
      </w:pPr>
      <w:r>
        <w:t xml:space="preserve">Dužnik </w:t>
      </w:r>
      <w:r w:rsidR="00366276">
        <w:t>MLADEN ERŠETIĆ INTERIJERI j.d.o.o., Varaždin, Pavlinska 5</w:t>
      </w:r>
    </w:p>
    <w:p w:rsidRDefault="00617539" w:rsidP="00366276" w:rsidR="00617539" w:rsidRPr="00617539">
      <w:pPr>
        <w:numPr>
          <w:ilvl w:val="0"/>
          <w:numId w:val="48"/>
        </w:numPr>
        <w:spacing w:after="0"/>
        <w:rPr>
          <w:color w:themeShade="BF" w:themeColor="accent6" w:val="E36C0A"/>
        </w:rPr>
      </w:pPr>
      <w:r>
        <w:t xml:space="preserve">Član uprave dužnika </w:t>
      </w:r>
      <w:r w:rsidR="00366276">
        <w:t xml:space="preserve">Mladen </w:t>
      </w:r>
      <w:proofErr w:type="spellStart"/>
      <w:r w:rsidR="00366276">
        <w:t>Eršetić</w:t>
      </w:r>
      <w:proofErr w:type="spellEnd"/>
      <w:r w:rsidR="00366276">
        <w:t xml:space="preserve">, </w:t>
      </w:r>
      <w:proofErr w:type="spellStart"/>
      <w:r w:rsidR="00366276">
        <w:t>Plemenšćina</w:t>
      </w:r>
      <w:proofErr w:type="spellEnd"/>
      <w:r w:rsidR="00366276">
        <w:t xml:space="preserve"> 1/B</w:t>
      </w:r>
    </w:p>
    <w:p w:rsidRDefault="00617539" w:rsidP="00366276" w:rsidR="00617539">
      <w:pPr>
        <w:numPr>
          <w:ilvl w:val="0"/>
          <w:numId w:val="48"/>
        </w:numPr>
        <w:spacing w:after="0"/>
      </w:pPr>
      <w:r w:rsidRPr="00366276">
        <w:t xml:space="preserve">Sudski registar </w:t>
      </w:r>
      <w:r>
        <w:t>ovog suda radi zabilježbe (odmah i nakon pravomoćnosti)</w:t>
      </w:r>
      <w:r>
        <w:rPr>
          <w:rFonts w:eastAsia="Calibri"/>
        </w:rPr>
        <w:t xml:space="preserve"> </w:t>
      </w:r>
    </w:p>
    <w:p w:rsidRDefault="00617539" w:rsidP="00366276" w:rsidR="00617539">
      <w:pPr>
        <w:numPr>
          <w:ilvl w:val="0"/>
          <w:numId w:val="48"/>
        </w:numPr>
        <w:spacing w:after="0"/>
      </w:pPr>
      <w:r>
        <w:t xml:space="preserve">Ministarstvo financija, Porezna uprava, Područni ured Sjeverna Hrvatska, Ispostava </w:t>
      </w:r>
      <w:r w:rsidR="00366276">
        <w:t xml:space="preserve">Varaždin, </w:t>
      </w:r>
      <w:proofErr w:type="spellStart"/>
      <w:r w:rsidR="00366276">
        <w:t>Graberje</w:t>
      </w:r>
      <w:proofErr w:type="spellEnd"/>
      <w:r w:rsidR="00366276">
        <w:t xml:space="preserve"> 1</w:t>
      </w:r>
      <w:r w:rsidRPr="00617539">
        <w:rPr>
          <w:color w:themeShade="BF" w:themeColor="accent6" w:val="E36C0A"/>
        </w:rPr>
        <w:t xml:space="preserve"> </w:t>
      </w:r>
    </w:p>
    <w:p w:rsidRDefault="00617539" w:rsidP="00366276" w:rsidR="00617539">
      <w:pPr>
        <w:numPr>
          <w:ilvl w:val="0"/>
          <w:numId w:val="48"/>
        </w:numPr>
        <w:spacing w:after="0"/>
      </w:pPr>
      <w:r>
        <w:t xml:space="preserve">Stečajni upravitelj </w:t>
      </w:r>
      <w:r w:rsidR="00366276">
        <w:t>David Jakovljević</w:t>
      </w:r>
      <w:r w:rsidR="00F51416">
        <w:t xml:space="preserve">, </w:t>
      </w:r>
      <w:proofErr w:type="spellStart"/>
      <w:r w:rsidR="00F51416">
        <w:t>Kašinska</w:t>
      </w:r>
      <w:proofErr w:type="spellEnd"/>
      <w:r w:rsidR="00F51416">
        <w:t xml:space="preserve"> 7, Sesvete</w:t>
      </w:r>
    </w:p>
    <w:p w:rsidRDefault="00617539" w:rsidP="00366276" w:rsidR="00617539">
      <w:pPr>
        <w:numPr>
          <w:ilvl w:val="0"/>
          <w:numId w:val="48"/>
        </w:numPr>
        <w:spacing w:after="0"/>
      </w:pPr>
      <w:r>
        <w:t>e-Oglasna ploča suda</w:t>
      </w:r>
    </w:p>
    <w:p w:rsidRDefault="00617539" w:rsidP="00F51416" w:rsidR="00617539">
      <w:pPr>
        <w:spacing w:after="0"/>
        <w:ind w:left="360"/>
      </w:pPr>
    </w:p>
    <w:sectPr w:rsidSect="00F51416" w:rsidR="00617539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80B" w:rsidP="00537B78" w:rsidR="0089780B">
      <w:r>
        <w:separator/>
      </w:r>
    </w:p>
  </w:endnote>
  <w:endnote w:id="0" w:type="continuationSeparator">
    <w:p w:rsidRDefault="0089780B" w:rsidP="00537B78" w:rsidR="00897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80B" w:rsidP="00537B78" w:rsidR="0089780B">
      <w:r>
        <w:separator/>
      </w:r>
    </w:p>
  </w:footnote>
  <w:footnote w:id="0" w:type="continuationSeparator">
    <w:p w:rsidRDefault="0089780B" w:rsidP="00537B78" w:rsidR="008978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366276">
      <w:rPr>
        <w:rStyle w:val="PozadinaSvijetloCrvena"/>
        <w:shd w:fill="auto" w:color="auto" w:val="clear"/>
      </w:rPr>
      <w:t>ST-1149/15-5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EE75C3">
    <w:pPr>
      <w:pStyle w:val="Zaglavlje"/>
      <w:spacing w:after="0"/>
    </w:pPr>
    <w:r>
      <w:t xml:space="preserve">Poslovni broj: </w:t>
    </w:r>
    <w:r w:rsidR="000A28EE">
      <w:t xml:space="preserve"> ST-</w:t>
    </w:r>
    <w:r w:rsidR="00366276">
      <w:t>1149/15-5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28EE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594F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B15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276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539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C31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80B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39FB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BB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41E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416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535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St-1149/2015-5</izvorni_sadrzaj>
    <derivirana_varijabla naziv="DomainObject.Oznaka_1">St-1149/2015-5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St-1149/2015</izvorni_sadrzaj>
    <derivirana_varijabla naziv="DomainObject.Predmet.OznakaBroj_1">St-1149/2015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ERŠETIĆ INTERIJERI jednostavno društvo s ograničenom odgovornošću za graditeljstvo, trgovinu i usluge</izvorni_sadrzaj>
    <derivirana_varijabla naziv="DomainObject.Predmet.ProtustrankaFormated_1">  MLADEN ERŠETIĆ INTERIJERI jednostavno društvo s ograničenom odgovornošću za graditeljstvo, trgovinu i usluge</derivirana_varijabla>
  </DomainObject.Predmet.ProtustrankaFormated>
  <DomainObject.Predmet.ProtustrankaFormatedOIB>
    <izvorni_sadrzaj>  MLADEN ERŠETIĆ INTERIJERI jednostavno društvo s ograničenom odgovornošću za graditeljstvo, trgovinu i usluge, OIB 88779045724</izvorni_sadrzaj>
    <derivirana_varijabla naziv="DomainObject.Predmet.ProtustrankaFormatedOIB_1">  MLADEN ERŠETIĆ INTERIJERI jednostavno društvo s ograničenom odgovornošću za graditeljstvo, trgovinu i usluge, OIB 88779045724</derivirana_varijabla>
  </DomainObject.Predmet.ProtustrankaFormatedOIB>
  <DomainObject.Predmet.ProtustrankaFormatedWithAdress>
    <izvorni_sadrzaj> MLADEN ERŠETIĆ INTERIJERI jednostavno društvo s ograničenom odgovornošću za graditeljstvo, trgovinu i usluge, Pavlinska 5, 42000 Varaždin</izvorni_sadrzaj>
    <derivirana_varijabla naziv="DomainObject.Predmet.ProtustrankaFormatedWithAdress_1"> MLADEN ERŠETIĆ INTERIJERI jednostavno društvo s ograničenom odgovornošću za graditeljstvo, trgovinu i usluge, Pavlinska 5, 42000 Varaždin</derivirana_varijabla>
  </DomainObject.Predmet.ProtustrankaFormatedWithAdress>
  <DomainObject.Predmet.ProtustrankaFormatedWithAdressOIB>
    <izvorni_sadrzaj> MLADEN ERŠETIĆ INTERIJERI jednostavno društvo s ograničenom odgovornošću za graditeljstvo, trgovinu i usluge, OIB 88779045724, Pavlinska 5, 42000 Varaždin</izvorni_sadrzaj>
    <derivirana_varijabla naziv="DomainObject.Predmet.ProtustrankaFormatedWithAdressOIB_1"> MLADEN ERŠETIĆ INTERIJERI jednostavno društvo s ograničenom odgovornošću za graditeljstvo, trgovinu i usluge, OIB 88779045724, Pavlinska 5, 42000 Varaždin</derivirana_varijabla>
  </DomainObject.Predmet.ProtustrankaFormatedWithAdressOIB>
  <DomainObject.Predmet.ProtustrankaWithAdress>
    <izvorni_sadrzaj>MLADEN ERŠETIĆ INTERIJERI jednostavno društvo s ograničenom odgovornošću za graditeljstvo, trgovinu i usluge Pavlinska 5, 42000 Varaždin</izvorni_sadrzaj>
    <derivirana_varijabla naziv="DomainObject.Predmet.ProtustrankaWithAdress_1">MLADEN ERŠETIĆ INTERIJERI jednostavno društvo s ograničenom odgovornošću za graditeljstvo, trgovinu i usluge Pavlinska 5, 42000 Varaždin</derivirana_varijabla>
  </DomainObject.Predmet.ProtustrankaWithAdress>
  <DomainObject.Predmet.ProtustrankaWithAdressOIB>
    <izvorni_sadrzaj>MLADEN ERŠETIĆ INTERIJERI jednostavno društvo s ograničenom odgovornošću za graditeljstvo, trgovinu i usluge, OIB 88779045724, Pavlinska 5, 42000 Varaždin</izvorni_sadrzaj>
    <derivirana_varijabla naziv="DomainObject.Predmet.ProtustrankaWithAdressOIB_1">MLADEN ERŠETIĆ INTERIJERI jednostavno društvo s ograničenom odgovornošću za graditeljstvo, trgovinu i usluge, OIB 88779045724, Pavlinska 5, 42000 Varaždin</derivirana_varijabla>
  </DomainObject.Predmet.ProtustrankaWithAdressOIB>
  <DomainObject.Predmet.ProtustrankaNazivFormated>
    <izvorni_sadrzaj>MLADEN ERŠETIĆ INTERIJERI jednostavno društvo s ograničenom odgovornošću za graditeljstvo, trgovinu i usluge</izvorni_sadrzaj>
    <derivirana_varijabla naziv="DomainObject.Predmet.ProtustrankaNazivFormated_1">MLADEN ERŠETIĆ INTERIJERI jednostavno društvo s ograničenom odgovornošću za graditeljstvo, trgovinu i usluge</derivirana_varijabla>
  </DomainObject.Predmet.ProtustrankaNazivFormated>
  <DomainObject.Predmet.ProtustrankaNazivFormatedOIB>
    <izvorni_sadrzaj>MLADEN ERŠETIĆ INTERIJERI jednostavno društvo s ograničenom odgovornošću za graditeljstvo, trgovinu i usluge, OIB 88779045724</izvorni_sadrzaj>
    <derivirana_varijabla naziv="DomainObject.Predmet.ProtustrankaNazivFormatedOIB_1">MLADEN ERŠETIĆ INTERIJERI jednostavno društvo s ograničenom odgovornošću za graditeljstvo, trgovinu i usluge, OIB 88779045724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220424.73</izvorni_sadrzaj>
    <derivirana_varijabla naziv="DomainObject.Predmet.TrenutnaVrijednost_1">220424.73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MLADEN ERŠETIĆ INTERIJERI jednostavno društvo s ograničenom odgovornošću za graditeljstvo, trgovinu i usluge</item>
    </izvorni_sadrzaj>
    <derivirana_varijabla naziv="DomainObject.Predmet.ProtuStrankaListFormated_1">
      <item>MLADEN ERŠETIĆ INTERIJERI jednostavno društvo s ograničenom odgovornošću za graditeljstvo, trgovinu i usluge</item>
    </derivirana_varijabla>
  </DomainObject.Predmet.ProtuStrankaListFormated>
  <DomainObject.Predmet.ProtuStrankaListFormatedOIB>
    <izvorni_sadrzaj>
      <item>MLADEN ERŠETIĆ INTERIJERI jednostavno društvo s ograničenom odgovornošću za graditeljstvo, trgovinu i usluge, OIB 88779045724</item>
    </izvorni_sadrzaj>
    <derivirana_varijabla naziv="DomainObject.Predmet.ProtuStrankaListFormatedOIB_1">
      <item>MLADEN ERŠETIĆ INTERIJERI jednostavno društvo s ograničenom odgovornošću za graditeljstvo, trgovinu i usluge, OIB 88779045724</item>
    </derivirana_varijabla>
  </DomainObject.Predmet.ProtuStrankaListFormatedOIB>
  <DomainObject.Predmet.ProtuStrankaListFormatedWithAdress>
    <izvorni_sadrzaj>
      <item>MLADEN ERŠETIĆ INTERIJERI jednostavno društvo s ograničenom odgovornošću za graditeljstvo, trgovinu i usluge, Pavlinska 5, 42000 Varaždin</item>
    </izvorni_sadrzaj>
    <derivirana_varijabla naziv="DomainObject.Predmet.ProtuStrankaListFormatedWithAdress_1">
      <item>MLADEN ERŠETIĆ INTERIJERI jednostavno društvo s ograničenom odgovornošću za graditeljstvo, trgovinu i usluge, Pavlinska 5, 42000 Varaždin</item>
    </derivirana_varijabla>
  </DomainObject.Predmet.ProtuStrankaListFormatedWithAdress>
  <DomainObject.Predmet.ProtuStrankaListFormatedWithAdressOIB>
    <izvorni_sadrzaj>
      <item>MLADEN ERŠETIĆ INTERIJERI jednostavno društvo s ograničenom odgovornošću za graditeljstvo, trgovinu i usluge, OIB 88779045724, Pavlinska 5, 42000 Varaždin</item>
    </izvorni_sadrzaj>
    <derivirana_varijabla naziv="DomainObject.Predmet.ProtuStrankaListFormatedWithAdressOIB_1">
      <item>MLADEN ERŠETIĆ INTERIJERI jednostavno društvo s ograničenom odgovornošću za graditeljstvo, trgovinu i usluge, OIB 88779045724, Pavlinska 5, 42000 Varaždin</item>
    </derivirana_varijabla>
  </DomainObject.Predmet.ProtuStrankaListFormatedWithAdressOIB>
  <DomainObject.Predmet.ProtuStrankaListNazivFormated>
    <izvorni_sadrzaj>
      <item>MLADEN ERŠETIĆ INTERIJERI jednostavno društvo s ograničenom odgovornošću za graditeljstvo, trgovinu i usluge</item>
    </izvorni_sadrzaj>
    <derivirana_varijabla naziv="DomainObject.Predmet.ProtuStrankaListNazivFormated_1">
      <item>MLADEN ERŠETIĆ INTERIJERI jednostavno društvo s ograničenom odgovornošću za graditeljstvo, trgovinu i usluge</item>
    </derivirana_varijabla>
  </DomainObject.Predmet.ProtuStrankaListNazivFormated>
  <DomainObject.Predmet.ProtuStrankaListNazivFormatedOIB>
    <izvorni_sadrzaj>
      <item>MLADEN ERŠETIĆ INTERIJERI jednostavno društvo s ograničenom odgovornošću za graditeljstvo, trgovinu i usluge, OIB 88779045724</item>
    </izvorni_sadrzaj>
    <derivirana_varijabla naziv="DomainObject.Predmet.ProtuStrankaListNazivFormatedOIB_1">
      <item>MLADEN ERŠETIĆ INTERIJERI jednostavno društvo s ograničenom odgovornošću za graditeljstvo, trgovinu i usluge, OIB 88779045724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St-1149/2015-5</izvorni_sadrzaj>
    <derivirana_varijabla naziv="DomainObject.PoslovniBrojDokumenta_1">St-1149/2015-5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MLADEN ERŠETIĆ INTERIJERI jednostavno društvo s ograničenom odgovornošću za graditeljstvo, trgovinu i usluge</izvorni_sadrzaj>
    <derivirana_varijabla naziv="DomainObject.Predmet.ProtustrankaIDrugi_1">MLADEN ERŠETIĆ INTERIJERI jednostavno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MLADEN ERŠETIĆ INTERIJERI jednostavno društvo s ograničenom odgovornošću za graditeljstvo, trgovinu i usluge, OIB 88779045724, Pavlinska 5, 42000 Varaždin</izvorni_sadrzaj>
    <derivirana_varijabla naziv="DomainObject.Predmet.ProtustrankaIDrugiAdressOIB_1">MLADEN ERŠETIĆ INTERIJERI jednostavno društvo s ograničenom odgovornošću za graditeljstvo, trgovinu i usluge, OIB 88779045724, Pavlinska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MLADEN ERŠETIĆ INTERIJERI jednostavno društvo s ograničenom odgovornošću za graditeljstvo, trgovinu i usluge</item>
      <item>E-oglasna ploča</item>
      <item>Sudski registar, Trgovački sud u Varaždinu</item>
    </izvorni_sadrzaj>
    <derivirana_varijabla naziv="DomainObject.Predmet.SudioniciListNaziv_1">
      <item>Financijska agencija</item>
      <item>MLADEN ERŠETIĆ INTERIJERI jednostavno društvo s ograničenom odgovornošću za graditeljstvo,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MLADEN ERŠETIĆ INTERIJERI jednostavno društvo s ograničenom odgovornošću za graditeljstvo, trgovinu i usluge, OIB 88779045724, Pavlinska 5,42000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MLADEN ERŠETIĆ INTERIJERI jednostavno društvo s ograničenom odgovornošću za graditeljstvo, trgovinu i usluge, OIB 88779045724, Pavlinska 5,42000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AF3D8B-0C8F-40BD-AF47-03684592AD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2730</properties:Characters>
  <properties:Lines>66</properties:Lines>
  <properties:Paragraphs>30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2016-03-21T07:31:00Z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2016-03-21T07:50:00Z</cp:lastPrinted>
  <dcterms:modified xmlns:xsi="http://www.w3.org/2001/XMLSchema-instance" xsi:type="dcterms:W3CDTF">2016-03-21T12:55:00Z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