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8a409" w14:paraId="a28a409" w:rsidRDefault="00AE649C" w:rsidP="00FA5B5E" w:rsidR="00AE649C" w:rsidRPr="00B76F3C">
      <w:pPr>
        <w:pStyle w:val="Naslov3"/>
        <w15:collapsed w:val="false"/>
      </w:pPr>
    </w:p>
    <w:p w:rsidRDefault="00615368" w:rsidP="00615368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615368" w:rsidP="00615368" w:rsidR="00615368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615368" w:rsidP="00615368" w:rsidR="00615368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615368" w:rsidP="00615368" w:rsidR="00615368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</w:t>
      </w:r>
    </w:p>
    <w:p w:rsidRDefault="00615368" w:rsidP="00615368" w:rsidR="00615368">
      <w:pPr>
        <w:spacing w:after="0"/>
        <w:rPr>
          <w:rFonts w:cs="Times New Roman" w:eastAsia="Times New Roman"/>
          <w:lang w:eastAsia="hr-HR"/>
        </w:rPr>
      </w:pPr>
    </w:p>
    <w:p w:rsidRDefault="00615368" w:rsidP="00615368" w:rsidR="00615368">
      <w:pPr>
        <w:spacing w:after="0"/>
        <w:rPr>
          <w:rFonts w:cs="Times New Roman" w:eastAsia="Times New Roman"/>
          <w:lang w:eastAsia="hr-HR"/>
        </w:rPr>
      </w:pPr>
    </w:p>
    <w:p w:rsidRDefault="00615368" w:rsidP="00615368" w:rsidR="00615368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R E PU B L I K A   H R V A T S K A</w:t>
      </w:r>
      <w:r>
        <w:rPr>
          <w:rFonts w:cs="Times New Roman" w:eastAsia="Times New Roman"/>
          <w:lang w:eastAsia="hr-HR"/>
        </w:rPr>
        <w:tab/>
      </w:r>
    </w:p>
    <w:p w:rsidRDefault="00615368" w:rsidP="00615368" w:rsidR="0061536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15368" w:rsidP="00615368" w:rsidR="0061536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A K </w:t>
      </w:r>
    </w:p>
    <w:p w:rsidRDefault="00615368" w:rsidP="00615368" w:rsidR="0061536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15368" w:rsidP="00615368" w:rsidR="00615368">
      <w:pPr>
        <w:pStyle w:val="Tijeloteksta"/>
        <w:rPr>
          <w:rFonts w:cs="Times New Roman" w:eastAsia="Times New Roman"/>
          <w:lang w:eastAsia="hr-HR"/>
        </w:rPr>
      </w:pPr>
      <w:r>
        <w:tab/>
        <w:t xml:space="preserve">Trgovački sud u Zadru, OIB:39670464653,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odlučujući o zahtjevu Financijske agencije, Regionalnog centra Split, Podružnice Zadar za provedbu skraćenoga stečajnog postupka nad dužnikom KOLUMBO j.d.o.o., Zadar, Ante </w:t>
      </w:r>
      <w:proofErr w:type="spellStart"/>
      <w:r>
        <w:t>Tresića</w:t>
      </w:r>
      <w:proofErr w:type="spellEnd"/>
      <w:r>
        <w:t xml:space="preserve"> Pavičića 8, OIB: 12706692636, 22. rujna 2016.</w:t>
      </w:r>
    </w:p>
    <w:p w:rsidRDefault="00615368" w:rsidP="00615368" w:rsidR="006153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5368" w:rsidP="00615368" w:rsidR="0061536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615368" w:rsidP="00615368" w:rsidR="006153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5368" w:rsidP="00615368" w:rsidR="006153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ste podnijeli zahtjev za provedbu skraćenoga stečajnog postupka nad istim. </w:t>
      </w:r>
    </w:p>
    <w:p w:rsidRDefault="00615368" w:rsidP="00615368" w:rsidR="006153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15368" w:rsidP="00615368" w:rsidR="006153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15368" w:rsidP="00615368" w:rsidR="0061536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Zadru 22. rujna 2016.</w:t>
      </w:r>
    </w:p>
    <w:p w:rsidRDefault="00615368" w:rsidP="00615368" w:rsidR="00615368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615368" w:rsidP="00615368" w:rsidR="00615368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615368" w:rsidP="00615368" w:rsidR="00615368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Sudska savjetnica:</w:t>
      </w:r>
    </w:p>
    <w:p w:rsidRDefault="00615368" w:rsidP="00615368" w:rsidR="00615368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Višnja </w:t>
      </w:r>
      <w:proofErr w:type="spellStart"/>
      <w:r>
        <w:rPr>
          <w:rFonts w:cs="Times New Roman" w:eastAsia="Times New Roman"/>
          <w:lang w:eastAsia="hr-HR"/>
        </w:rPr>
        <w:t>Batur</w:t>
      </w:r>
      <w:proofErr w:type="spellEnd"/>
      <w:r>
        <w:rPr>
          <w:rFonts w:cs="Times New Roman" w:eastAsia="Times New Roman"/>
          <w:lang w:eastAsia="hr-HR"/>
        </w:rPr>
        <w:t xml:space="preserve"> </w:t>
      </w:r>
      <w:proofErr w:type="spellStart"/>
      <w:r>
        <w:rPr>
          <w:rFonts w:cs="Times New Roman" w:eastAsia="Times New Roman"/>
          <w:lang w:eastAsia="hr-HR"/>
        </w:rPr>
        <w:t>Ropuš</w:t>
      </w:r>
      <w:proofErr w:type="spellEnd"/>
    </w:p>
    <w:p w:rsidRDefault="00615368" w:rsidP="00615368" w:rsidR="0061536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15368" w:rsidP="00615368" w:rsidR="00615368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615368" w:rsidP="00615368" w:rsidR="006153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5368" w:rsidP="00615368" w:rsidR="006153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615368" w:rsidP="00615368" w:rsidR="00615368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nije dopuštena žalba.</w:t>
      </w:r>
    </w:p>
    <w:p w:rsidRDefault="00615368" w:rsidP="00615368" w:rsidR="006153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5368" w:rsidP="00615368" w:rsidR="006153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5368" w:rsidP="00615368" w:rsidR="006153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615368" w:rsidP="00615368" w:rsidR="00615368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FINA, Regionalni centar Split, Podružnica Zadar </w:t>
      </w:r>
    </w:p>
    <w:p w:rsidRDefault="00615368" w:rsidP="00615368" w:rsidR="00CB0EA4" w:rsidRPr="00615368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putem e-Oglasne ploče</w:t>
      </w: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5368" w:rsidP="00615368" w:rsidR="00615368">
    <w:pPr>
      <w:spacing w:after="0"/>
      <w:jc w:val="right"/>
      <w:rPr>
        <w:rFonts w:cs="Times New Roman" w:eastAsia="Times New Roman"/>
        <w:lang w:eastAsia="hr-HR"/>
      </w:rPr>
    </w:pPr>
    <w:r>
      <w:rPr>
        <w:rFonts w:cs="Times New Roman" w:eastAsia="Times New Roman"/>
        <w:lang w:eastAsia="hr-HR"/>
      </w:rPr>
      <w:t>Poslovni broj: 5 St-887-2016-7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368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5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423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St-887/2016-5</izvorni_sadrzaj>
    <derivirana_varijabla naziv="DomainObject.Oznaka_1">St-887/2016-5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St-887/2016</izvorni_sadrzaj>
    <derivirana_varijabla naziv="DomainObject.Predmet.OznakaBroj_1">St-887/2016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KOLUMBO j.d.o.o. za zastupničke usluge i trgovinu</izvorni_sadrzaj>
    <derivirana_varijabla naziv="DomainObject.Predmet.ProtustrankaFormated_1">  KOLUMBO j.d.o.o. za zastupničke usluge i trgovinu</derivirana_varijabla>
  </DomainObject.Predmet.ProtustrankaFormated>
  <DomainObject.Predmet.ProtustrankaFormatedOIB>
    <izvorni_sadrzaj>  KOLUMBO j.d.o.o. za zastupničke usluge i trgovinu, OIB 12706692636</izvorni_sadrzaj>
    <derivirana_varijabla naziv="DomainObject.Predmet.ProtustrankaFormatedOIB_1">  KOLUMBO j.d.o.o. za zastupničke usluge i trgovinu, OIB 12706692636</derivirana_varijabla>
  </DomainObject.Predmet.ProtustrankaFormatedOIB>
  <DomainObject.Predmet.ProtustrankaFormatedWithAdress>
    <izvorni_sadrzaj> KOLUMBO j.d.o.o. za zastupničke usluge i trgovinu, Ante Tresića Pavičića 8, 23000 Zadar</izvorni_sadrzaj>
    <derivirana_varijabla naziv="DomainObject.Predmet.ProtustrankaFormatedWithAdress_1"> KOLUMBO j.d.o.o. za zastupničke usluge i trgovinu, Ante Tresića Pavičića 8, 23000 Zadar</derivirana_varijabla>
  </DomainObject.Predmet.ProtustrankaFormatedWithAdress>
  <DomainObject.Predmet.ProtustrankaFormatedWithAdressOIB>
    <izvorni_sadrzaj> KOLUMBO j.d.o.o. za zastupničke usluge i trgovinu, OIB 12706692636, Ante Tresića Pavičića 8, 23000 Zadar</izvorni_sadrzaj>
    <derivirana_varijabla naziv="DomainObject.Predmet.ProtustrankaFormatedWithAdressOIB_1"> KOLUMBO j.d.o.o. za zastupničke usluge i trgovinu, OIB 12706692636, Ante Tresića Pavičića 8, 23000 Zadar</derivirana_varijabla>
  </DomainObject.Predmet.ProtustrankaFormatedWithAdressOIB>
  <DomainObject.Predmet.ProtustrankaWithAdress>
    <izvorni_sadrzaj>KOLUMBO j.d.o.o. za zastupničke usluge i trgovinu Ante Tresića Pavičića 8, 23000 Zadar</izvorni_sadrzaj>
    <derivirana_varijabla naziv="DomainObject.Predmet.ProtustrankaWithAdress_1">KOLUMBO j.d.o.o. za zastupničke usluge i trgovinu Ante Tresića Pavičića 8, 23000 Zadar</derivirana_varijabla>
  </DomainObject.Predmet.ProtustrankaWithAdress>
  <DomainObject.Predmet.ProtustrankaWithAdressOIB>
    <izvorni_sadrzaj>KOLUMBO j.d.o.o. za zastupničke usluge i trgovinu, OIB 12706692636, Ante Tresića Pavičića 8, 23000 Zadar</izvorni_sadrzaj>
    <derivirana_varijabla naziv="DomainObject.Predmet.ProtustrankaWithAdressOIB_1">KOLUMBO j.d.o.o. za zastupničke usluge i trgovinu, OIB 12706692636, Ante Tresića Pavičića 8, 23000 Zadar</derivirana_varijabla>
  </DomainObject.Predmet.ProtustrankaWithAdressOIB>
  <DomainObject.Predmet.ProtustrankaNazivFormated>
    <izvorni_sadrzaj>KOLUMBO j.d.o.o. za zastupničke usluge i trgovinu</izvorni_sadrzaj>
    <derivirana_varijabla naziv="DomainObject.Predmet.ProtustrankaNazivFormated_1">KOLUMBO j.d.o.o. za zastupničke usluge i trgovinu</derivirana_varijabla>
  </DomainObject.Predmet.ProtustrankaNazivFormated>
  <DomainObject.Predmet.ProtustrankaNazivFormatedOIB>
    <izvorni_sadrzaj>KOLUMBO j.d.o.o. za zastupničke usluge i trgovinu, OIB 12706692636</izvorni_sadrzaj>
    <derivirana_varijabla naziv="DomainObject.Predmet.ProtustrankaNazivFormatedOIB_1">KOLUMBO j.d.o.o. za zastupničke usluge i trgovinu, OIB 12706692636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11151.59</izvorni_sadrzaj>
    <derivirana_varijabla naziv="DomainObject.Predmet.TrenutnaVrijednost_1">11151.59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KOLUMBO j.d.o.o. za zastupničke usluge i trgovinu</item>
    </izvorni_sadrzaj>
    <derivirana_varijabla naziv="DomainObject.Predmet.ProtuStrankaListFormated_1">
      <item>KOLUMBO j.d.o.o. za zastupničke usluge i trgovinu</item>
    </derivirana_varijabla>
  </DomainObject.Predmet.ProtuStrankaListFormated>
  <DomainObject.Predmet.ProtuStrankaListFormatedOIB>
    <izvorni_sadrzaj>
      <item>KOLUMBO j.d.o.o. za zastupničke usluge i trgovinu, OIB 12706692636</item>
    </izvorni_sadrzaj>
    <derivirana_varijabla naziv="DomainObject.Predmet.ProtuStrankaListFormatedOIB_1">
      <item>KOLUMBO j.d.o.o. za zastupničke usluge i trgovinu, OIB 12706692636</item>
    </derivirana_varijabla>
  </DomainObject.Predmet.ProtuStrankaListFormatedOIB>
  <DomainObject.Predmet.ProtuStrankaListFormatedWithAdress>
    <izvorni_sadrzaj>
      <item>KOLUMBO j.d.o.o. za zastupničke usluge i trgovinu, Ante Tresića Pavičića 8, 23000 Zadar</item>
    </izvorni_sadrzaj>
    <derivirana_varijabla naziv="DomainObject.Predmet.ProtuStrankaListFormatedWithAdress_1">
      <item>KOLUMBO j.d.o.o. za zastupničke usluge i trgovinu, Ante Tresića Pavičića 8, 23000 Zadar</item>
    </derivirana_varijabla>
  </DomainObject.Predmet.ProtuStrankaListFormatedWithAdress>
  <DomainObject.Predmet.ProtuStrankaListFormatedWithAdressOIB>
    <izvorni_sadrzaj>
      <item>KOLUMBO j.d.o.o. za zastupničke usluge i trgovinu, OIB 12706692636, Ante Tresića Pavičića 8, 23000 Zadar</item>
    </izvorni_sadrzaj>
    <derivirana_varijabla naziv="DomainObject.Predmet.ProtuStrankaListFormatedWithAdressOIB_1">
      <item>KOLUMBO j.d.o.o. za zastupničke usluge i trgovinu, OIB 12706692636, Ante Tresića Pavičića 8, 23000 Zadar</item>
    </derivirana_varijabla>
  </DomainObject.Predmet.ProtuStrankaListFormatedWithAdressOIB>
  <DomainObject.Predmet.ProtuStrankaListNazivFormated>
    <izvorni_sadrzaj>
      <item>KOLUMBO j.d.o.o. za zastupničke usluge i trgovinu</item>
    </izvorni_sadrzaj>
    <derivirana_varijabla naziv="DomainObject.Predmet.ProtuStrankaListNazivFormated_1">
      <item>KOLUMBO j.d.o.o. za zastupničke usluge i trgovinu</item>
    </derivirana_varijabla>
  </DomainObject.Predmet.ProtuStrankaListNazivFormated>
  <DomainObject.Predmet.ProtuStrankaListNazivFormatedOIB>
    <izvorni_sadrzaj>
      <item>KOLUMBO j.d.o.o. za zastupničke usluge i trgovinu, OIB 12706692636</item>
    </izvorni_sadrzaj>
    <derivirana_varijabla naziv="DomainObject.Predmet.ProtuStrankaListNazivFormatedOIB_1">
      <item>KOLUMBO j.d.o.o. za zastupničke usluge i trgovinu, OIB 12706692636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St-887/2016-5</izvorni_sadrzaj>
    <derivirana_varijabla naziv="DomainObject.PoslovniBrojDokumenta_1">St-887/2016-5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KOLUMBO j.d.o.o. za zastupničke usluge i trgovinu</izvorni_sadrzaj>
    <derivirana_varijabla naziv="DomainObject.Predmet.ProtustrankaIDrugi_1">KOLUMBO j.d.o.o. za zastupničke usluge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KOLUMBO j.d.o.o. za zastupničke usluge i trgovinu, OIB 12706692636, Ante Tresića Pavičića 8, 23000 Zadar</izvorni_sadrzaj>
    <derivirana_varijabla naziv="DomainObject.Predmet.ProtustrankaIDrugiAdressOIB_1">KOLUMBO j.d.o.o. za zastupničke usluge i trgovinu, OIB 12706692636, Ante Tresića Pavičića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KOLUMBO j.d.o.o. za zastupničke usluge i trgovinu</item>
    </izvorni_sadrzaj>
    <derivirana_varijabla naziv="DomainObject.Predmet.SudioniciListNaziv_1">
      <item>Financijska agencija</item>
      <item>KOLUMBO j.d.o.o. za zastupničke usluge i trgovinu</item>
    </derivirana_varijabla>
  </DomainObject.Predmet.SudioniciListNaziv>
  <DomainObject.Predmet.SudioniciListAdressOIB>
    <izvorni_sadrzaj>
      <item>Financijska agencija, OIB 85821130368, Ivana Danila 4,23000 Zadar</item>
      <item>KOLUMBO j.d.o.o. za zastupničke usluge i trgovinu, OIB 12706692636, Ante Tresića Pavičića 8,23000 Zadar</item>
    </izvorni_sadrzaj>
    <derivirana_varijabla naziv="DomainObject.Predmet.SudioniciListAdressOIB_1">
      <item>Financijska agencija, OIB 85821130368, Ivana Danila 4,23000 Zadar</item>
      <item>KOLUMBO j.d.o.o. za zastupničke usluge i trgovinu, OIB 12706692636, Ante Tresića Pavičića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CBC9C8-282D-4622-A59A-E4A6948828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775</properties:Characters>
  <properties:Lines>42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2016-09-22T11:36:00Z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St-887/2016-5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