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39b6" w14:paraId="84e39b6" w:rsidRDefault="009438BC" w:rsidP="009438BC" w:rsidR="009438BC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38BC" w:rsidP="009438BC" w:rsidR="009438BC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438BC" w:rsidP="009438BC" w:rsidR="009438B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438BC" w:rsidP="009438BC" w:rsidR="009438B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438BC" w:rsidP="009438BC" w:rsidR="009438BC"/>
    <w:p w:rsidRDefault="009438BC" w:rsidP="009438BC" w:rsidR="009438B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438BC" w:rsidP="009438BC" w:rsidR="009438B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438BC" w:rsidP="009438BC" w:rsidR="009438B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438BC" w:rsidP="009438BC" w:rsidR="009438B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438BC" w:rsidP="009438BC" w:rsidR="009438BC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9078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SCULPTOR d. o. o. Pula, Busolerska 26, OIB </w:t>
      </w:r>
      <w:r w:rsidRPr="009438BC">
        <w:rPr>
          <w:rFonts w:cs="Times New Roman" w:eastAsia="Times New Roman"/>
          <w:szCs w:val="24"/>
          <w:lang w:eastAsia="hr-HR"/>
        </w:rPr>
        <w:t>83067924620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438BC">
        <w:rPr>
          <w:rFonts w:cs="Times New Roman" w:eastAsia="Times New Roman"/>
          <w:szCs w:val="24"/>
          <w:lang w:eastAsia="hr-HR"/>
        </w:rPr>
        <w:t>130000041</w:t>
      </w:r>
      <w:r>
        <w:rPr>
          <w:rFonts w:cs="Times New Roman" w:eastAsia="Times New Roman"/>
          <w:szCs w:val="24"/>
          <w:lang w:eastAsia="hr-HR"/>
        </w:rPr>
        <w:t>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9438BC" w:rsidP="009438BC" w:rsidR="009438B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438BC" w:rsidP="009438BC" w:rsidR="009438B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438BC" w:rsidP="009438BC" w:rsidR="009438B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438BC" w:rsidP="009438BC" w:rsidR="009438B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SCULPTOR d. o. o. Pula, Busolerska 26, OIB </w:t>
      </w:r>
      <w:r w:rsidRPr="009438BC">
        <w:rPr>
          <w:rFonts w:cs="Times New Roman" w:eastAsia="Times New Roman"/>
          <w:szCs w:val="24"/>
          <w:lang w:eastAsia="hr-HR"/>
        </w:rPr>
        <w:t>83067924620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438BC">
        <w:rPr>
          <w:rFonts w:cs="Times New Roman" w:eastAsia="Times New Roman"/>
          <w:szCs w:val="24"/>
          <w:lang w:eastAsia="hr-HR"/>
        </w:rPr>
        <w:t>130000041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9438BC" w:rsidP="009438BC" w:rsidR="009438B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438BC" w:rsidP="009438BC" w:rsidR="009438BC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438BC" w:rsidP="009438BC" w:rsidR="009438B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438BC" w:rsidP="009438BC" w:rsidR="009438B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SCULPTOR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1559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2.176.361,77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438BC" w:rsidP="009438BC" w:rsidR="009438B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438BC" w:rsidP="009438BC" w:rsidR="009438B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9438BC" w:rsidP="009438BC" w:rsidR="009438B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438BC" w:rsidP="009438BC" w:rsidR="009438B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9438BC" w:rsidP="009438BC" w:rsidR="009438BC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438BC" w:rsidP="009438BC" w:rsidR="009438BC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9438BC" w:rsidP="009438BC" w:rsidR="009438B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438BC" w:rsidP="009438BC" w:rsidR="009438B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9438BC" w:rsidP="009438BC" w:rsidR="009438B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438BC" w:rsidP="009438BC" w:rsidR="009438B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9438BC" w:rsidP="009438BC" w:rsidR="009438B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9438BC" w:rsidP="009438BC" w:rsidR="009438B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9438BC" w:rsidP="009438BC" w:rsidR="009438BC" w:rsidRPr="00D05CA9">
      <w:pPr>
        <w:tabs>
          <w:tab w:pos="4116" w:val="left"/>
        </w:tabs>
      </w:pPr>
    </w:p>
    <w:p w:rsidRDefault="009438BC" w:rsidP="009438BC" w:rsidR="009438BC" w:rsidRPr="00D05CA9">
      <w:pPr>
        <w:tabs>
          <w:tab w:pos="4116" w:val="left"/>
        </w:tabs>
      </w:pPr>
    </w:p>
    <w:p w:rsidRDefault="009438BC" w:rsidP="009438BC" w:rsidR="009438BC" w:rsidRPr="00D05CA9">
      <w:pPr>
        <w:tabs>
          <w:tab w:pos="4116" w:val="left"/>
        </w:tabs>
      </w:pPr>
    </w:p>
    <w:p w:rsidRDefault="009438BC" w:rsidP="009438BC" w:rsidR="009438BC" w:rsidRPr="00D05CA9">
      <w:pPr>
        <w:tabs>
          <w:tab w:pos="4116" w:val="left"/>
        </w:tabs>
      </w:pPr>
    </w:p>
    <w:p w:rsidRDefault="009438BC" w:rsidP="009438BC" w:rsidR="009438BC" w:rsidRPr="00D05CA9">
      <w:pPr>
        <w:tabs>
          <w:tab w:pos="4116" w:val="left"/>
        </w:tabs>
      </w:pPr>
    </w:p>
    <w:p w:rsidRDefault="009438BC" w:rsidP="009438BC" w:rsidR="009438BC" w:rsidRPr="00D05CA9">
      <w:pPr>
        <w:tabs>
          <w:tab w:pos="4116" w:val="left"/>
        </w:tabs>
      </w:pPr>
    </w:p>
    <w:p w:rsidRDefault="009438BC" w:rsidP="009438BC" w:rsidR="009438BC" w:rsidRPr="00D05CA9">
      <w:pPr>
        <w:tabs>
          <w:tab w:pos="4116" w:val="left"/>
        </w:tabs>
      </w:pPr>
    </w:p>
    <w:p w:rsidRDefault="009438BC" w:rsidP="009438BC" w:rsidR="009438BC" w:rsidRPr="00D05CA9">
      <w:pPr>
        <w:tabs>
          <w:tab w:pos="4116" w:val="left"/>
        </w:tabs>
      </w:pPr>
    </w:p>
    <w:p w:rsidRDefault="009438BC" w:rsidP="009438BC" w:rsidR="009438BC" w:rsidRPr="00D05CA9">
      <w:pPr>
        <w:tabs>
          <w:tab w:pos="4116" w:val="left"/>
        </w:tabs>
      </w:pPr>
    </w:p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 w:rsidRPr="00D05CA9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9438BC" w:rsidP="009438BC" w:rsidR="009438BC"/>
    <w:p w:rsidRDefault="003F78D7" w:rsidR="00BB10E7"/>
    <w:p w:rsidRDefault="009438BC" w:rsidR="009438BC"/>
    <w:sectPr w:rsidSect="00A81E97" w:rsidR="009438B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D4E" w:rsidP="009438BC" w:rsidR="00870D4E">
      <w:r>
        <w:separator/>
      </w:r>
    </w:p>
  </w:endnote>
  <w:endnote w:id="0" w:type="continuationSeparator">
    <w:p w:rsidRDefault="00870D4E" w:rsidP="009438BC" w:rsidR="00870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D4E" w:rsidP="009438BC" w:rsidR="00870D4E">
      <w:r>
        <w:separator/>
      </w:r>
    </w:p>
  </w:footnote>
  <w:footnote w:id="0" w:type="continuationSeparator">
    <w:p w:rsidRDefault="00870D4E" w:rsidP="009438BC" w:rsidR="00870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D4E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3F78D7">
      <w:rPr>
        <w:noProof/>
      </w:rPr>
      <w:t>3</w:t>
    </w:r>
    <w:r>
      <w:fldChar w:fldCharType="end"/>
    </w:r>
    <w:r>
      <w:tab/>
    </w:r>
    <w:r w:rsidRPr="00F65D9B">
      <w:t>11 St-</w:t>
    </w:r>
    <w:r w:rsidR="009438BC">
      <w:t>420/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8BC" w:rsidP="0021081C" w:rsidR="00A81E97">
    <w:pPr>
      <w:pStyle w:val="Zaglavlje"/>
      <w:jc w:val="right"/>
    </w:pPr>
    <w:r>
      <w:t>11 St-420</w:t>
    </w:r>
    <w:r w:rsidR="00870D4E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86E"/>
    <w:rsid w:val="003F78D7"/>
    <w:rsid w:val="00870D4E"/>
    <w:rsid w:val="009438BC"/>
    <w:rsid w:val="009A6044"/>
    <w:rsid w:val="00BF033F"/>
    <w:rsid w:val="00E1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38B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38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38B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38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38B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438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38B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F7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8D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8D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8D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8D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38B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38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38B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38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38B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438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38B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F7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8D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8D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8D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8D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St-420/2015</izvorni_sadrzaj>
    <derivirana_varijabla naziv="DomainObject.Predmet.OznakaBroj_1">St-420/2015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SCULPTOR d. o. o. PULA</izvorni_sadrzaj>
    <derivirana_varijabla naziv="DomainObject.Predmet.ProtustrankaFormated_1">  SCULPTOR d. o. o. PULA</derivirana_varijabla>
  </DomainObject.Predmet.ProtustrankaFormated>
  <DomainObject.Predmet.ProtustrankaFormatedOIB>
    <izvorni_sadrzaj>  SCULPTOR d. o. o. PULA, OIB 83067924620</izvorni_sadrzaj>
    <derivirana_varijabla naziv="DomainObject.Predmet.ProtustrankaFormatedOIB_1">  SCULPTOR d. o. o. PULA, OIB 83067924620</derivirana_varijabla>
  </DomainObject.Predmet.ProtustrankaFormatedOIB>
  <DomainObject.Predmet.ProtustrankaFormatedWithAdress>
    <izvorni_sadrzaj> SCULPTOR d. o. o. PULA, Busolerska 26, 52100 Pula</izvorni_sadrzaj>
    <derivirana_varijabla naziv="DomainObject.Predmet.ProtustrankaFormatedWithAdress_1"> SCULPTOR d. o. o. PULA, Busolerska 26, 52100 Pula</derivirana_varijabla>
  </DomainObject.Predmet.ProtustrankaFormatedWithAdress>
  <DomainObject.Predmet.ProtustrankaFormatedWithAdressOIB>
    <izvorni_sadrzaj> SCULPTOR d. o. o. PULA, OIB 83067924620, Busolerska 26, 52100 Pula</izvorni_sadrzaj>
    <derivirana_varijabla naziv="DomainObject.Predmet.ProtustrankaFormatedWithAdressOIB_1"> SCULPTOR d. o. o. PULA, OIB 83067924620, Busolerska 26, 52100 Pula</derivirana_varijabla>
  </DomainObject.Predmet.ProtustrankaFormatedWithAdressOIB>
  <DomainObject.Predmet.ProtustrankaWithAdress>
    <izvorni_sadrzaj>SCULPTOR d. o. o. PULA Busolerska 26, 52100 Pula</izvorni_sadrzaj>
    <derivirana_varijabla naziv="DomainObject.Predmet.ProtustrankaWithAdress_1">SCULPTOR d. o. o. PULA Busolerska 26, 52100 Pula</derivirana_varijabla>
  </DomainObject.Predmet.ProtustrankaWithAdress>
  <DomainObject.Predmet.ProtustrankaWithAdressOIB>
    <izvorni_sadrzaj>SCULPTOR d. o. o. PULA, OIB 83067924620, Busolerska 26, 52100 Pula</izvorni_sadrzaj>
    <derivirana_varijabla naziv="DomainObject.Predmet.ProtustrankaWithAdressOIB_1">SCULPTOR d. o. o. PULA, OIB 83067924620, Busolerska 26, 52100 Pula</derivirana_varijabla>
  </DomainObject.Predmet.ProtustrankaWithAdressOIB>
  <DomainObject.Predmet.ProtustrankaNazivFormated>
    <izvorni_sadrzaj>SCULPTOR d. o. o. PULA</izvorni_sadrzaj>
    <derivirana_varijabla naziv="DomainObject.Predmet.ProtustrankaNazivFormated_1">SCULPTOR d. o. o. PULA</derivirana_varijabla>
  </DomainObject.Predmet.ProtustrankaNazivFormated>
  <DomainObject.Predmet.ProtustrankaNazivFormatedOIB>
    <izvorni_sadrzaj>SCULPTOR d. o. o. PULA, OIB 83067924620</izvorni_sadrzaj>
    <derivirana_varijabla naziv="DomainObject.Predmet.ProtustrankaNazivFormatedOIB_1">SCULPTOR d. o. o. PULA, OIB 83067924620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2176361.77</izvorni_sadrzaj>
    <derivirana_varijabla naziv="DomainObject.Predmet.TrenutnaVrijednost_1">2176361.77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SCULPTOR d. o. o. PULA</item>
    </izvorni_sadrzaj>
    <derivirana_varijabla naziv="DomainObject.Predmet.ProtuStrankaListFormated_1">
      <item>SCULPTOR d. o. o. PULA</item>
    </derivirana_varijabla>
  </DomainObject.Predmet.ProtuStrankaListFormated>
  <DomainObject.Predmet.ProtuStrankaListFormatedOIB>
    <izvorni_sadrzaj>
      <item>SCULPTOR d. o. o. PULA, OIB 83067924620</item>
    </izvorni_sadrzaj>
    <derivirana_varijabla naziv="DomainObject.Predmet.ProtuStrankaListFormatedOIB_1">
      <item>SCULPTOR d. o. o. PULA, OIB 83067924620</item>
    </derivirana_varijabla>
  </DomainObject.Predmet.ProtuStrankaListFormatedOIB>
  <DomainObject.Predmet.ProtuStrankaListFormatedWithAdress>
    <izvorni_sadrzaj>
      <item>SCULPTOR d. o. o. PULA, Busolerska 26, 52100 Pula</item>
    </izvorni_sadrzaj>
    <derivirana_varijabla naziv="DomainObject.Predmet.ProtuStrankaListFormatedWithAdress_1">
      <item>SCULPTOR d. o. o. PULA, Busolerska 26, 52100 Pula</item>
    </derivirana_varijabla>
  </DomainObject.Predmet.ProtuStrankaListFormatedWithAdress>
  <DomainObject.Predmet.ProtuStrankaListFormatedWithAdressOIB>
    <izvorni_sadrzaj>
      <item>SCULPTOR d. o. o. PULA, OIB 83067924620, Busolerska 26, 52100 Pula</item>
    </izvorni_sadrzaj>
    <derivirana_varijabla naziv="DomainObject.Predmet.ProtuStrankaListFormatedWithAdressOIB_1">
      <item>SCULPTOR d. o. o. PULA, OIB 83067924620, Busolerska 26, 52100 Pula</item>
    </derivirana_varijabla>
  </DomainObject.Predmet.ProtuStrankaListFormatedWithAdressOIB>
  <DomainObject.Predmet.ProtuStrankaListNazivFormated>
    <izvorni_sadrzaj>
      <item>SCULPTOR d. o. o. PULA</item>
    </izvorni_sadrzaj>
    <derivirana_varijabla naziv="DomainObject.Predmet.ProtuStrankaListNazivFormated_1">
      <item>SCULPTOR d. o. o. PULA</item>
    </derivirana_varijabla>
  </DomainObject.Predmet.ProtuStrankaListNazivFormated>
  <DomainObject.Predmet.ProtuStrankaListNazivFormatedOIB>
    <izvorni_sadrzaj>
      <item>SCULPTOR d. o. o. PULA, OIB 83067924620</item>
    </izvorni_sadrzaj>
    <derivirana_varijabla naziv="DomainObject.Predmet.ProtuStrankaListNazivFormatedOIB_1">
      <item>SCULPTOR d. o. o. PULA, OIB 83067924620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SCULPTOR d. o. o. PULA</izvorni_sadrzaj>
    <derivirana_varijabla naziv="DomainObject.Predmet.ProtustrankaIDrugi_1">SCULPTOR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SCULPTOR d. o. o. PULA, OIB 83067924620, Busolerska 26, 52100 Pula</izvorni_sadrzaj>
    <derivirana_varijabla naziv="DomainObject.Predmet.ProtustrankaIDrugiAdressOIB_1">SCULPTOR d. o. o. PULA, OIB 83067924620, Busolerska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SCULPTOR d. o. o. PULA</item>
    </izvorni_sadrzaj>
    <derivirana_varijabla naziv="DomainObject.Predmet.SudioniciListNaziv_1">
      <item>FINANCIJSKA AGENCIJA, RC RIJEKA, PODRUŽNICA PULA, PULA</item>
      <item>SCULPTOR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SCULPTOR d. o. o. PULA, OIB 83067924620, Busolerska 26,52100 Pula</item>
    </izvorni_sadrzaj>
    <derivirana_varijabla naziv="DomainObject.Predmet.SudioniciListAdressOIB_1">
      <item>FINANCIJSKA AGENCIJA, RC RIJEKA, PODRUŽNICA PULA, PULA, OIB 85821130368, Giardini 5,52100 Pula</item>
      <item>SCULPTOR d. o. o. PULA, OIB 83067924620, Busolerska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83067924620</item>
    </izvorni_sadrzaj>
    <derivirana_varijabla naziv="DomainObject.Predmet.SudioniciListNazivOIB_1">
      <item>, OIB 85821130368</item>
      <item>, OIB 83067924620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369</properties:Words>
  <properties:Characters>2001</properties:Characters>
  <properties:Lines>97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2015-11-30T11:59:00Z</dcterms:created>
  <dc:creator>Mihaela Kaligari</dc:creator>
  <dc:description/>
  <cp:keywords/>
  <cp:lastModifiedBy>wsadmin</cp:lastModifiedBy>
  <cp:lastPrinted>2015-11-30T12:01:00Z</cp:lastPrinted>
  <dcterms:modified xmlns:xsi="http://www.w3.org/2001/XMLSchema-instance" xsi:type="dcterms:W3CDTF">2015-12-15T13:11:00Z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