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7df3" w14:paraId="cac7df3" w:rsidRDefault="00F04E2F" w:rsidP="00910611" w:rsidR="00F04E2F" w:rsidRPr="00F04E2F">
      <w:pPr>
        <w:ind w:firstLine="708"/>
        <w15:collapsed w:val="false"/>
        <w:rPr>
          <w:rFonts w:hAnsi="Times New Roman" w:ascii="Times New Roman"/>
        </w:rPr>
      </w:pPr>
      <w:bookmarkStart w:name="_GoBack" w:id="0"/>
      <w:bookmarkEnd w:id="0"/>
      <w:r w:rsidRPr="00F04E2F">
        <w:rPr>
          <w:rFonts w:hAnsi="Times New Roman" w:ascii="Times New Roman"/>
        </w:rPr>
        <w:t xml:space="preserve">     </w:t>
      </w:r>
      <w:r w:rsidRPr="00F04E2F">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04E2F" w:rsidP="00910611" w:rsidR="00F04E2F" w:rsidRPr="00F04E2F">
      <w:pPr>
        <w:rPr>
          <w:rFonts w:hAnsi="Times New Roman" w:ascii="Times New Roman"/>
        </w:rPr>
      </w:pPr>
      <w:r w:rsidRPr="00F04E2F">
        <w:rPr>
          <w:rFonts w:eastAsia="MS Mincho" w:hAnsi="Times New Roman" w:ascii="Times New Roman"/>
        </w:rPr>
        <w:t xml:space="preserve">   REPUBLIKA HRVATSKA</w:t>
      </w:r>
    </w:p>
    <w:p w:rsidRDefault="00F04E2F" w:rsidP="00910611" w:rsidR="00F04E2F" w:rsidRPr="00F04E2F">
      <w:pPr>
        <w:rPr>
          <w:rFonts w:hAnsi="Times New Roman" w:ascii="Times New Roman"/>
        </w:rPr>
      </w:pPr>
      <w:r w:rsidRPr="00F04E2F">
        <w:rPr>
          <w:rFonts w:eastAsia="MS Mincho" w:hAnsi="Times New Roman" w:ascii="Times New Roman"/>
        </w:rPr>
        <w:t>TRGOVAČKI SUD U RIJECI</w:t>
      </w:r>
    </w:p>
    <w:p w:rsidRDefault="00F04E2F" w:rsidR="00F04E2F" w:rsidRPr="00F04E2F">
      <w:pPr>
        <w:rPr>
          <w:rFonts w:eastAsia="MS Mincho" w:hAnsi="Times New Roman" w:ascii="Times New Roman"/>
        </w:rPr>
      </w:pPr>
      <w:r w:rsidRPr="00F04E2F">
        <w:rPr>
          <w:rFonts w:eastAsia="MS Mincho" w:hAnsi="Times New Roman" w:ascii="Times New Roman"/>
        </w:rPr>
        <w:t xml:space="preserve">       Rijeka, Zadarska 1 i 3</w:t>
      </w:r>
    </w:p>
    <w:p w:rsidRDefault="0023712B" w:rsidP="00C0124F" w:rsidR="0023712B">
      <w:pPr>
        <w:rPr>
          <w:rFonts w:hAnsi="Times New Roman" w:ascii="Times New Roman"/>
          <w:b/>
        </w:rPr>
      </w:pPr>
    </w:p>
    <w:p w:rsidRDefault="001942DB" w:rsidP="001942DB" w:rsidR="0023712B" w:rsidRPr="001942DB">
      <w:pPr>
        <w:jc w:val="right"/>
        <w:rPr>
          <w:rFonts w:hAnsi="Times New Roman" w:ascii="Times New Roman"/>
        </w:rPr>
      </w:pPr>
      <w:r w:rsidRPr="004850B3">
        <w:rPr>
          <w:rFonts w:hAnsi="Times New Roman" w:ascii="Times New Roman"/>
        </w:rPr>
        <w:tab/>
      </w:r>
      <w:r w:rsidR="00B86538">
        <w:rPr>
          <w:rFonts w:hAnsi="Times New Roman" w:ascii="Times New Roman"/>
        </w:rPr>
        <w:t>Poslovni broj 15 St-406/17-17</w:t>
      </w:r>
    </w:p>
    <w:p w:rsidRDefault="005307CC" w:rsidP="00C0124F" w:rsidR="005307CC">
      <w:pPr>
        <w:rPr>
          <w:rFonts w:hAnsi="Times New Roman" w:ascii="Times New Roman"/>
          <w:b/>
        </w:rPr>
      </w:pPr>
    </w:p>
    <w:p w:rsidRDefault="007332D6" w:rsidP="007332D6" w:rsidR="008E3E5A" w:rsidRPr="00CF3DDF">
      <w:pPr>
        <w:tabs>
          <w:tab w:pos="975" w:val="left"/>
          <w:tab w:pos="4320" w:val="center"/>
        </w:tabs>
        <w:rPr>
          <w:rFonts w:hAnsi="Times New Roman" w:ascii="Times New Roman"/>
        </w:rPr>
      </w:pPr>
      <w:r w:rsidRPr="00CF3DDF">
        <w:rPr>
          <w:rFonts w:hAnsi="Times New Roman" w:ascii="Times New Roman"/>
        </w:rPr>
        <w:tab/>
      </w:r>
      <w:r w:rsidRPr="00CF3DDF">
        <w:rPr>
          <w:rFonts w:hAnsi="Times New Roman" w:ascii="Times New Roman"/>
        </w:rPr>
        <w:tab/>
      </w:r>
      <w:r w:rsidR="008E3E5A" w:rsidRPr="00CF3DDF">
        <w:rPr>
          <w:rFonts w:hAnsi="Times New Roman" w:ascii="Times New Roman"/>
        </w:rPr>
        <w:t>R E P U B L I K A   H R V A T S K A</w:t>
      </w:r>
    </w:p>
    <w:p w:rsidRDefault="003310E4" w:rsidP="00C0124F" w:rsidR="003310E4" w:rsidRPr="00CF3DDF">
      <w:pPr>
        <w:rPr>
          <w:rFonts w:hAnsi="Times New Roman" w:ascii="Times New Roman"/>
        </w:rPr>
      </w:pPr>
    </w:p>
    <w:p w:rsidRDefault="00C0124F" w:rsidP="00C0124F" w:rsidR="00C0124F" w:rsidRPr="0060453C">
      <w:pPr>
        <w:jc w:val="center"/>
        <w:rPr>
          <w:rFonts w:hAnsi="Times New Roman" w:ascii="Times New Roman"/>
        </w:rPr>
      </w:pPr>
      <w:r w:rsidRPr="0060453C">
        <w:rPr>
          <w:rFonts w:hAnsi="Times New Roman" w:ascii="Times New Roman"/>
        </w:rPr>
        <w:t>R J E Š E N J E</w:t>
      </w:r>
    </w:p>
    <w:p w:rsidRDefault="00131669" w:rsidP="00472D35" w:rsidR="00131669" w:rsidRPr="0060453C">
      <w:pPr>
        <w:jc w:val="both"/>
        <w:rPr>
          <w:rFonts w:hAnsi="Times New Roman" w:ascii="Times New Roman"/>
        </w:rPr>
      </w:pPr>
    </w:p>
    <w:p w:rsidRDefault="0023712B" w:rsidP="00472D35" w:rsidR="0023712B" w:rsidRPr="0060453C">
      <w:pPr>
        <w:jc w:val="both"/>
        <w:rPr>
          <w:rFonts w:hAnsi="Times New Roman" w:ascii="Times New Roman"/>
        </w:rPr>
      </w:pPr>
    </w:p>
    <w:p w:rsidRDefault="008D15E6" w:rsidP="00AA71D8" w:rsidR="0096215B">
      <w:pPr>
        <w:jc w:val="both"/>
        <w:rPr>
          <w:rFonts w:hAnsi="Times New Roman" w:ascii="Times New Roman"/>
        </w:rPr>
      </w:pPr>
      <w:r w:rsidRPr="0060453C">
        <w:rPr>
          <w:rFonts w:hAnsi="Times New Roman" w:ascii="Times New Roman"/>
        </w:rPr>
        <w:tab/>
      </w:r>
      <w:r w:rsidR="0060453C" w:rsidRPr="0060453C">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B86538" w:rsidRPr="007515B2">
        <w:rPr>
          <w:rFonts w:hAnsi="Times New Roman" w:ascii="Times New Roman"/>
        </w:rPr>
        <w:t>PE – GRA jednostavno društvo s ograničenom odgovornošću za građenje i usluge, Viškovo, Ilovca 23, OIB 09465988737</w:t>
      </w:r>
      <w:r w:rsidR="00CC2D6F" w:rsidRPr="0060453C">
        <w:rPr>
          <w:rFonts w:hAnsi="Times New Roman" w:ascii="Times New Roman"/>
        </w:rPr>
        <w:t>,</w:t>
      </w:r>
      <w:r w:rsidR="00CC2D6F" w:rsidRPr="00CC2D6F">
        <w:rPr>
          <w:rFonts w:hAnsi="Times New Roman" w:ascii="Times New Roman"/>
          <w:b/>
        </w:rPr>
        <w:t xml:space="preserve"> </w:t>
      </w:r>
      <w:r w:rsidR="00CC2D6F" w:rsidRPr="00CC2D6F">
        <w:rPr>
          <w:rFonts w:hAnsi="Times New Roman" w:ascii="Times New Roman"/>
        </w:rPr>
        <w:t xml:space="preserve">dana </w:t>
      </w:r>
      <w:r w:rsidR="00B86538">
        <w:rPr>
          <w:rFonts w:hAnsi="Times New Roman" w:ascii="Times New Roman"/>
        </w:rPr>
        <w:t>28</w:t>
      </w:r>
      <w:r w:rsidR="00E80C26">
        <w:rPr>
          <w:rFonts w:hAnsi="Times New Roman" w:ascii="Times New Roman"/>
        </w:rPr>
        <w:t>. ožujka</w:t>
      </w:r>
      <w:r w:rsidR="00A71713">
        <w:rPr>
          <w:rFonts w:hAnsi="Times New Roman" w:ascii="Times New Roman"/>
        </w:rPr>
        <w:t xml:space="preserve"> 2018</w:t>
      </w:r>
      <w:r w:rsidR="001942DB">
        <w:rPr>
          <w:rFonts w:hAnsi="Times New Roman" w:ascii="Times New Roman"/>
        </w:rPr>
        <w:t xml:space="preserve">. </w:t>
      </w:r>
      <w:r w:rsidR="00CC2D6F" w:rsidRPr="00CC2D6F">
        <w:rPr>
          <w:rFonts w:hAnsi="Times New Roman" w:ascii="Times New Roman"/>
        </w:rPr>
        <w:t xml:space="preserv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F3DDF">
      <w:pPr>
        <w:jc w:val="center"/>
        <w:rPr>
          <w:rFonts w:hAnsi="Times New Roman" w:ascii="Times New Roman"/>
        </w:rPr>
      </w:pPr>
      <w:r w:rsidRPr="00CF3DDF">
        <w:rPr>
          <w:rFonts w:hAnsi="Times New Roman" w:ascii="Times New Roman"/>
        </w:rPr>
        <w:t>r</w:t>
      </w:r>
      <w:r w:rsidR="00C0124F" w:rsidRPr="00CF3DDF">
        <w:rPr>
          <w:rFonts w:hAnsi="Times New Roman" w:ascii="Times New Roman"/>
        </w:rPr>
        <w:t xml:space="preserve"> i j e š i o</w:t>
      </w:r>
      <w:r w:rsidR="007A070F" w:rsidRPr="00CF3DDF">
        <w:rPr>
          <w:rFonts w:hAnsi="Times New Roman" w:ascii="Times New Roman"/>
        </w:rPr>
        <w:t xml:space="preserve"> </w:t>
      </w:r>
      <w:r w:rsidR="00C0124F" w:rsidRPr="00CF3DDF">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B86538" w:rsidRPr="007515B2">
        <w:rPr>
          <w:rFonts w:hAnsi="Times New Roman" w:ascii="Times New Roman"/>
        </w:rPr>
        <w:t>PE – GRA jednostavno društvo s ograničenom odgovornošću za građenje i usluge, Viškovo, Ilovca 23, OIB 09465988737</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E80C26">
        <w:rPr>
          <w:rStyle w:val="BezproredaChar"/>
          <w:rFonts w:hAnsi="Times New Roman" w:ascii="Times New Roman"/>
          <w:sz w:val="24"/>
          <w:szCs w:val="24"/>
        </w:rPr>
        <w:t xml:space="preserve">uplate </w:t>
      </w:r>
      <w:r w:rsidR="00127008" w:rsidRPr="0091416F">
        <w:rPr>
          <w:rStyle w:val="BezproredaChar"/>
          <w:rFonts w:hAnsi="Times New Roman" w:ascii="Times New Roman"/>
          <w:sz w:val="24"/>
          <w:szCs w:val="24"/>
        </w:rPr>
        <w:t>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B86538">
        <w:rPr>
          <w:rStyle w:val="BezproredaChar"/>
          <w:rFonts w:hAnsi="Times New Roman" w:ascii="Times New Roman"/>
          <w:sz w:val="24"/>
          <w:szCs w:val="24"/>
        </w:rPr>
        <w:t>25</w:t>
      </w:r>
      <w:r w:rsidR="00D455F5">
        <w:rPr>
          <w:rStyle w:val="BezproredaChar"/>
          <w:rFonts w:hAnsi="Times New Roman" w:ascii="Times New Roman"/>
          <w:sz w:val="24"/>
          <w:szCs w:val="24"/>
        </w:rPr>
        <w:t>.0</w:t>
      </w:r>
      <w:r w:rsidR="009C11CB">
        <w:rPr>
          <w:rStyle w:val="BezproredaChar"/>
          <w:rFonts w:hAnsi="Times New Roman" w:ascii="Times New Roman"/>
          <w:sz w:val="24"/>
          <w:szCs w:val="24"/>
        </w:rPr>
        <w:t>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B86538">
        <w:rPr>
          <w:rFonts w:hAnsi="Times New Roman" w:ascii="Times New Roman"/>
        </w:rPr>
        <w:t>dvadesetpettisuća</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B86538">
        <w:rPr>
          <w:rFonts w:hAnsi="Times New Roman" w:ascii="Times New Roman"/>
        </w:rPr>
        <w:t>406</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rsidRPr="00D455F5">
      <w:pPr>
        <w:jc w:val="both"/>
        <w:rPr>
          <w:rFonts w:hAnsi="Times New Roman" w:ascii="Times New Roman"/>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B86538" w:rsidRPr="007515B2">
        <w:rPr>
          <w:rFonts w:hAnsi="Times New Roman" w:ascii="Times New Roman"/>
        </w:rPr>
        <w:t>PE – GRA jednostavno društvo s ograničenom odgovornošću za građenje i usluge, Viškovo, Ilovca 23, OIB 09465988737</w:t>
      </w:r>
      <w:r w:rsidR="00380BCC" w:rsidRPr="00B86538">
        <w:rPr>
          <w:rFonts w:hAnsi="Times New Roman" w:ascii="Times New Roman"/>
        </w:rPr>
        <w:t>.</w:t>
      </w:r>
    </w:p>
    <w:p w:rsidRDefault="0023712B" w:rsidP="00380BCC" w:rsidR="0023712B">
      <w:pPr>
        <w:jc w:val="both"/>
        <w:rPr>
          <w:rFonts w:hAnsi="Times New Roman" w:ascii="Times New Roman"/>
          <w:b/>
        </w:rPr>
      </w:pPr>
    </w:p>
    <w:p w:rsidRDefault="00C0124F" w:rsidP="00380BCC" w:rsidR="00C0124F" w:rsidRPr="009C11CB">
      <w:pPr>
        <w:jc w:val="center"/>
        <w:rPr>
          <w:rFonts w:hAnsi="Times New Roman" w:ascii="Times New Roman"/>
        </w:rPr>
      </w:pPr>
      <w:r w:rsidRPr="009C11CB">
        <w:rPr>
          <w:rFonts w:hAnsi="Times New Roman" w:ascii="Times New Roman"/>
        </w:rPr>
        <w:t>Obrazloženje</w:t>
      </w:r>
    </w:p>
    <w:p w:rsidRDefault="00DE537A" w:rsidP="00380BCC" w:rsidR="00DE537A" w:rsidRPr="00B86538">
      <w:pPr>
        <w:jc w:val="center"/>
        <w:rPr>
          <w:rFonts w:hAnsi="Times New Roman" w:ascii="Times New Roman"/>
        </w:rPr>
      </w:pPr>
    </w:p>
    <w:p w:rsidRDefault="00913077" w:rsidP="00B86538" w:rsidR="00B86538" w:rsidRPr="00B86538">
      <w:pPr>
        <w:jc w:val="both"/>
        <w:rPr>
          <w:rFonts w:hAnsi="Times New Roman" w:ascii="Times New Roman"/>
        </w:rPr>
      </w:pPr>
      <w:r w:rsidRPr="00B86538">
        <w:rPr>
          <w:rFonts w:hAnsi="Times New Roman" w:ascii="Times New Roman"/>
        </w:rPr>
        <w:tab/>
      </w:r>
      <w:r w:rsidR="00B86538" w:rsidRPr="00B86538">
        <w:rPr>
          <w:rFonts w:hAnsi="Times New Roman" w:ascii="Times New Roman"/>
        </w:rPr>
        <w:t xml:space="preserve">Financijska agencija, Regionalni centar Rijeka podnijela je ovome sudu 30. lipnja 2017. godine prijedlog za otvaranje stečajnog postupka nad dužnikom PE – GRA jednostavno društvo s ograničenom odgovornošću za građenje i usluge, Viškovo, Ilovca 23, OIB 09465988737, (dalje: dužnik) temeljem čl.110. st.1. Stečajnog zakona (Narodne novine, broj 71/15, dalje: SZ-a). </w:t>
      </w:r>
    </w:p>
    <w:p w:rsidRDefault="00B86538" w:rsidP="00B86538" w:rsidR="00B86538" w:rsidRPr="00B86538">
      <w:pPr>
        <w:jc w:val="both"/>
        <w:rPr>
          <w:rFonts w:hAnsi="Times New Roman" w:ascii="Times New Roman"/>
        </w:rPr>
      </w:pPr>
      <w:r w:rsidRPr="00B86538">
        <w:rPr>
          <w:rFonts w:hAnsi="Times New Roman" w:ascii="Times New Roman"/>
        </w:rPr>
        <w:tab/>
        <w:t xml:space="preserve">Predlagatelj je u prijedlogu naveo da dužnik na dan 23. lipnja 2017. u Očevidniku redoslijeda osnova za plaćanje ima evidentirane neizvršene osnove za plaćanje u neprekinutom razdoblju od 120 dana u ukupnom iznosu od 25.227,18 kn u koji iznos je </w:t>
      </w:r>
      <w:r w:rsidRPr="00B86538">
        <w:rPr>
          <w:rFonts w:hAnsi="Times New Roman" w:ascii="Times New Roman"/>
        </w:rPr>
        <w:lastRenderedPageBreak/>
        <w:t>uračunata i kamata i naknada Financijske agencije za provedbe ovrhe, da dužnik ima jednog zaposlenika.</w:t>
      </w:r>
    </w:p>
    <w:p w:rsidRDefault="00B86538" w:rsidP="00B86538" w:rsidR="00B86538" w:rsidRPr="00B86538">
      <w:pPr>
        <w:jc w:val="both"/>
        <w:rPr>
          <w:rFonts w:hAnsi="Times New Roman" w:ascii="Times New Roman"/>
        </w:rPr>
      </w:pPr>
      <w:r w:rsidRPr="00B86538">
        <w:rPr>
          <w:rFonts w:hAnsi="Times New Roman" w:ascii="Times New Roman"/>
        </w:rPr>
        <w:tab/>
        <w:t xml:space="preserve">Uvidom u Očevidnik redoslijeda osnova za plaćanje na dan 27. studenoga 2017. godine utvrđeno je da dužnik ima iskazane neizvršene osnove za plaćanje u iznosu 42.911,44 kn, a račun je u neprekidnoj blokadi od 24. veljače 2017. </w:t>
      </w:r>
    </w:p>
    <w:p w:rsidRDefault="0020054E" w:rsidP="00B86538" w:rsidR="0060453C">
      <w:pPr>
        <w:jc w:val="both"/>
        <w:rPr>
          <w:rFonts w:hAnsi="Times New Roman" w:ascii="Times New Roman"/>
        </w:rPr>
      </w:pPr>
      <w:r>
        <w:rPr>
          <w:rFonts w:hAnsi="Times New Roman" w:ascii="Times New Roman"/>
        </w:rPr>
        <w:tab/>
      </w:r>
      <w:r w:rsidR="00AA43EB">
        <w:rPr>
          <w:rFonts w:hAnsi="Times New Roman" w:ascii="Times New Roman"/>
        </w:rPr>
        <w:t>Rješenjem poslovni broj</w:t>
      </w:r>
      <w:r w:rsidR="008D15E6" w:rsidRPr="008D15E6">
        <w:rPr>
          <w:rFonts w:hAnsi="Times New Roman" w:ascii="Times New Roman"/>
        </w:rPr>
        <w:t xml:space="preserve"> St-</w:t>
      </w:r>
      <w:r w:rsidR="00B86538">
        <w:rPr>
          <w:rFonts w:hAnsi="Times New Roman" w:ascii="Times New Roman"/>
        </w:rPr>
        <w:t>406</w:t>
      </w:r>
      <w:r w:rsidR="00034D49">
        <w:rPr>
          <w:rFonts w:hAnsi="Times New Roman" w:ascii="Times New Roman"/>
        </w:rPr>
        <w:t>/17-</w:t>
      </w:r>
      <w:r w:rsidR="0060453C">
        <w:rPr>
          <w:rFonts w:hAnsi="Times New Roman" w:ascii="Times New Roman"/>
        </w:rPr>
        <w:t>3</w:t>
      </w:r>
      <w:r w:rsidR="00913077">
        <w:rPr>
          <w:rFonts w:hAnsi="Times New Roman" w:ascii="Times New Roman"/>
        </w:rPr>
        <w:t xml:space="preserve"> od </w:t>
      </w:r>
      <w:r w:rsidR="00B86538">
        <w:rPr>
          <w:rFonts w:hAnsi="Times New Roman" w:ascii="Times New Roman"/>
        </w:rPr>
        <w:t>27. studenog 2017</w:t>
      </w:r>
      <w:r w:rsidR="00913077">
        <w:rPr>
          <w:rFonts w:hAnsi="Times New Roman" w:ascii="Times New Roman"/>
        </w:rPr>
        <w:t>.</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w:t>
      </w:r>
      <w:r w:rsidR="00B86538" w:rsidRPr="00B86538">
        <w:rPr>
          <w:rFonts w:hAnsi="Times New Roman" w:ascii="Times New Roman"/>
        </w:rPr>
        <w:t>Đuri Pelengić, Paljevine, Paljevine 172, OIB 57551387812</w:t>
      </w:r>
      <w:r w:rsidR="00B86538">
        <w:rPr>
          <w:rFonts w:hAnsi="Times New Roman" w:ascii="Times New Roman"/>
        </w:rPr>
        <w:t xml:space="preserve">, </w:t>
      </w:r>
      <w:r w:rsidR="007416AD">
        <w:rPr>
          <w:rFonts w:hAnsi="Times New Roman" w:ascii="Times New Roman"/>
        </w:rPr>
        <w:t xml:space="preserve">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2671CC" w:rsidP="00B86538" w:rsidR="00B86538">
      <w:pPr>
        <w:jc w:val="both"/>
        <w:rPr>
          <w:rFonts w:hAnsi="Times New Roman" w:ascii="Times New Roman"/>
        </w:rPr>
      </w:pPr>
      <w:r>
        <w:rPr>
          <w:rFonts w:hAnsi="Times New Roman" w:ascii="Times New Roman"/>
        </w:rPr>
        <w:tab/>
        <w:t xml:space="preserve">Rješenjem od 30. siječnja 2018. određena je mjera osiguranja iz čl. 118. st. 2. t.1. SZ-a imenovanjem privremenog stečajnog upravitelja čija je dužnost bila izvršiti </w:t>
      </w:r>
      <w:r w:rsidRPr="000E7287">
        <w:rPr>
          <w:rFonts w:hAnsi="Times New Roman" w:ascii="Times New Roman"/>
        </w:rPr>
        <w:t xml:space="preserve">pregled dužnikovog poslovnog prostora, te uvid u knjige i poslovnu dokumentaciju dužnika i nakon toga podnijeti izvješće u kojem će iznijeti svoje mišljenje o tome postoje li </w:t>
      </w:r>
      <w:r>
        <w:rPr>
          <w:rFonts w:hAnsi="Times New Roman" w:ascii="Times New Roman"/>
        </w:rPr>
        <w:t xml:space="preserve">pretpostavke </w:t>
      </w:r>
      <w:r w:rsidRPr="000E7287">
        <w:rPr>
          <w:rFonts w:hAnsi="Times New Roman" w:ascii="Times New Roman"/>
        </w:rPr>
        <w:t xml:space="preserve">za otvaranje stečajnog postupka, te posebno mogu li se imovinom dužnika  pokriti troškovi postupka (čl.119. st.2. Stečajnog zakona).  </w:t>
      </w:r>
    </w:p>
    <w:p w:rsidRDefault="0060453C" w:rsidP="002671CC" w:rsidR="002671CC">
      <w:pPr>
        <w:jc w:val="both"/>
        <w:rPr>
          <w:rFonts w:hAnsi="Times New Roman" w:ascii="Times New Roman"/>
        </w:rPr>
      </w:pPr>
      <w:r>
        <w:rPr>
          <w:rFonts w:hAnsi="Times New Roman" w:ascii="Times New Roman"/>
        </w:rPr>
        <w:tab/>
      </w:r>
      <w:r w:rsidR="002671CC">
        <w:rPr>
          <w:rFonts w:hAnsi="Times New Roman" w:ascii="Times New Roman"/>
        </w:rPr>
        <w:t>Prema bilanci dužnika na dan 31. prosinca 2015. dužnika ima iskazanu ukupnu imovinu od 20.091,00 kn koju čini dugotrajna imovina u visini od 10.000,00 kn (materijalna imovina-alat, pogonski inventar, transportna sredstva) i kratkotrajnu imovinu u visini od 10.091,00 kn koju čini novac u blagajni. Dužnik ima iskazane kratkoročne imovine u visini od 12.911,00 kn. U prethodnom postupku privremeni stečajni upravitelj nije uspio stupiti u kontakt sa ovlaštenom osobom za zastupanje dužnika Đurom Pelengić. Prema dopisu STP AUTOHRVATSKA d.o.o. Rijeka dužnik nema u vlasništvu registriranih motornih vozila. Prema dopisu Općinskog suda u Rijeci, z.k. odjel Rijeka dužnik nema u vlasništvu niti suvlasništvu nekretnina na području nadležnosti toga suda. Obzirom da je u prethodnom postupku utvrđeno postojanje stečajnog razloga nesposobnost za plaćanje iz čl. 6. Stečajnog zakona i činjenica nedostatnosti dužnikove imovine za namirenje troškova prethodnog i otvorenog stečajnog postupka, privremeni stečajni upravitelj predlaže sudu da pozove vjerovnike na uplatu predujma u visini od 25.000,00 kn.</w:t>
      </w:r>
    </w:p>
    <w:p w:rsidRDefault="002671CC" w:rsidP="002671CC" w:rsidR="002671CC" w:rsidRPr="00DB4BE8">
      <w:pPr>
        <w:jc w:val="both"/>
        <w:rPr>
          <w:rFonts w:hAnsi="Times New Roman" w:ascii="Times New Roman"/>
          <w:b/>
        </w:rPr>
      </w:pPr>
      <w:r>
        <w:rPr>
          <w:rFonts w:hAnsi="Times New Roman" w:ascii="Times New Roman"/>
        </w:rPr>
        <w:tab/>
        <w:t>Do završetka prethodnog postupka  kod dužnika je utvrđeno postojanje stečajnog razloga nesposobnost za plaćanje iz čl. 6. SZ-a.</w:t>
      </w:r>
    </w:p>
    <w:p w:rsidRDefault="002671CC" w:rsidP="008979F8" w:rsidR="008979F8" w:rsidRPr="002671CC">
      <w:pPr>
        <w:jc w:val="both"/>
        <w:rPr>
          <w:rFonts w:hAnsi="Times New Roman" w:ascii="Times New Roman"/>
          <w:b/>
          <w:bCs/>
        </w:rPr>
      </w:pPr>
      <w:r>
        <w:rPr>
          <w:rFonts w:hAnsi="Times New Roman" w:ascii="Times New Roman"/>
          <w:bCs/>
        </w:rPr>
        <w:tab/>
        <w:t>Prema Očevidniku neizvršenih osnova za plaćanje na dan 28. ožujka 2018. dužnik ima iskazane neizvršene osnove za plaćanje u razdoblju dužem od 60 dana u iznosu od 43.705,81 kn.</w:t>
      </w:r>
    </w:p>
    <w:p w:rsidRDefault="00D455F5" w:rsidP="00D455F5" w:rsidR="00D455F5" w:rsidRPr="00D455F5">
      <w:pPr>
        <w:jc w:val="both"/>
        <w:rPr>
          <w:rFonts w:hAnsi="Times New Roman" w:ascii="Times New Roman"/>
        </w:rPr>
      </w:pPr>
      <w:r>
        <w:rPr>
          <w:rFonts w:hAnsi="Times New Roman" w:ascii="Times New Roman"/>
        </w:rPr>
        <w:tab/>
        <w:t xml:space="preserve">Obzirom na utvrđeno u prethodnom postupku, </w:t>
      </w:r>
      <w:r w:rsidR="000A777B">
        <w:rPr>
          <w:rFonts w:hAnsi="Times New Roman" w:ascii="Times New Roman"/>
        </w:rPr>
        <w:t>sud je pozvao</w:t>
      </w:r>
      <w:r>
        <w:rPr>
          <w:rFonts w:hAnsi="Times New Roman" w:ascii="Times New Roman"/>
        </w:rPr>
        <w:t xml:space="preserve"> osobe koje imaju pravni interes za provedbu stečajnog postupka n</w:t>
      </w:r>
      <w:r w:rsidR="002671CC">
        <w:rPr>
          <w:rFonts w:hAnsi="Times New Roman" w:ascii="Times New Roman"/>
        </w:rPr>
        <w:t>a uplatu predujma u iznosu od 25</w:t>
      </w:r>
      <w:r>
        <w:rPr>
          <w:rFonts w:hAnsi="Times New Roman" w:ascii="Times New Roman"/>
        </w:rPr>
        <w:t xml:space="preserve">.000,00 kn za namirenje troškova prethodnog i otvorenog stečajnog postupka. Predvidive troškove čine nagrada </w:t>
      </w:r>
      <w:r w:rsidR="002671CC">
        <w:rPr>
          <w:rFonts w:hAnsi="Times New Roman" w:ascii="Times New Roman"/>
        </w:rPr>
        <w:t xml:space="preserve">privremenom </w:t>
      </w:r>
      <w:r>
        <w:rPr>
          <w:rFonts w:hAnsi="Times New Roman" w:ascii="Times New Roman"/>
        </w:rPr>
        <w:t>ste</w:t>
      </w:r>
      <w:r w:rsidR="000A777B">
        <w:rPr>
          <w:rFonts w:hAnsi="Times New Roman" w:ascii="Times New Roman"/>
        </w:rPr>
        <w:t xml:space="preserve">čajnom upravitelju </w:t>
      </w:r>
      <w:r w:rsidR="002671CC">
        <w:rPr>
          <w:rFonts w:hAnsi="Times New Roman" w:ascii="Times New Roman"/>
        </w:rPr>
        <w:t>u prethodnom postupku u bruto iznosu od 3</w:t>
      </w:r>
      <w:r w:rsidR="000A777B">
        <w:rPr>
          <w:rFonts w:hAnsi="Times New Roman" w:ascii="Times New Roman"/>
        </w:rPr>
        <w:t xml:space="preserve">.000,00 kn, </w:t>
      </w:r>
      <w:r w:rsidR="002671CC">
        <w:rPr>
          <w:rFonts w:hAnsi="Times New Roman" w:ascii="Times New Roman"/>
        </w:rPr>
        <w:t xml:space="preserve">nagrada stečajnom upravitelju u iznosu od 10.000,00 kn, </w:t>
      </w:r>
      <w:r>
        <w:rPr>
          <w:rFonts w:hAnsi="Times New Roman" w:ascii="Times New Roman"/>
        </w:rPr>
        <w:lastRenderedPageBreak/>
        <w:t>usluge knjigovodstva</w:t>
      </w:r>
      <w:r w:rsidR="000A777B">
        <w:rPr>
          <w:rFonts w:hAnsi="Times New Roman" w:ascii="Times New Roman"/>
        </w:rPr>
        <w:t xml:space="preserve"> u iznosu od </w:t>
      </w:r>
      <w:r w:rsidR="002671CC">
        <w:rPr>
          <w:rFonts w:hAnsi="Times New Roman" w:ascii="Times New Roman"/>
        </w:rPr>
        <w:t xml:space="preserve">10.000,00 kn </w:t>
      </w:r>
      <w:r w:rsidR="000A777B">
        <w:rPr>
          <w:rFonts w:hAnsi="Times New Roman" w:ascii="Times New Roman"/>
        </w:rPr>
        <w:t>i bankovne usluge u iznosu od 2</w:t>
      </w:r>
      <w:r>
        <w:rPr>
          <w:rFonts w:hAnsi="Times New Roman" w:ascii="Times New Roman"/>
        </w:rPr>
        <w:t>.000,00 kn.</w:t>
      </w:r>
    </w:p>
    <w:p w:rsidRDefault="00302D74" w:rsidP="002671CC" w:rsidR="00DB4C10">
      <w:pPr>
        <w:suppressAutoHyphens/>
        <w:autoSpaceDN w:val="false"/>
        <w:jc w:val="both"/>
        <w:textAlignment w:val="baseline"/>
        <w:rPr>
          <w:rFonts w:hAnsi="Times New Roman" w:ascii="Times New Roman"/>
        </w:rPr>
      </w:pPr>
      <w:r>
        <w:rPr>
          <w:rFonts w:hAnsi="Times New Roman" w:ascii="Times New Roman"/>
        </w:rPr>
        <w:tab/>
      </w:r>
      <w:r w:rsidR="00E755B2">
        <w:rPr>
          <w:rFonts w:hAnsi="Times New Roman" w:ascii="Times New Roman"/>
        </w:rPr>
        <w:t>Prema odredbi čl.</w:t>
      </w:r>
      <w:r w:rsidR="0035444C">
        <w:rPr>
          <w:rFonts w:hAnsi="Times New Roman" w:ascii="Times New Roman"/>
        </w:rPr>
        <w:t xml:space="preserve"> </w:t>
      </w:r>
      <w:r w:rsidR="00E755B2">
        <w:rPr>
          <w:rFonts w:hAnsi="Times New Roman" w:ascii="Times New Roman"/>
        </w:rPr>
        <w:t>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w:t>
      </w:r>
      <w:r w:rsidR="000A777B">
        <w:rPr>
          <w:rFonts w:hAnsi="Times New Roman" w:ascii="Times New Roman"/>
        </w:rPr>
        <w:t>predvidive troškove</w:t>
      </w:r>
      <w:r w:rsidRPr="0040172E">
        <w:rPr>
          <w:rFonts w:hAnsi="Times New Roman" w:ascii="Times New Roman"/>
        </w:rPr>
        <w:t xml:space="preserve"> prethodnog i otvorenog steča</w:t>
      </w:r>
      <w:r w:rsidR="000A777B">
        <w:rPr>
          <w:rFonts w:hAnsi="Times New Roman" w:ascii="Times New Roman"/>
        </w:rPr>
        <w:t>jnog postupka ocijenio opravdanim, realnim i nužni</w:t>
      </w:r>
      <w:r w:rsidRPr="0040172E">
        <w:rPr>
          <w:rFonts w:hAnsi="Times New Roman" w:ascii="Times New Roman"/>
        </w:rPr>
        <w:t>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B86538">
              <w:rPr>
                <w:rFonts w:hAnsi="Times New Roman" w:ascii="Times New Roman"/>
              </w:rPr>
              <w:t>28</w:t>
            </w:r>
            <w:r w:rsidR="00A6405B">
              <w:rPr>
                <w:rFonts w:hAnsi="Times New Roman" w:ascii="Times New Roman"/>
              </w:rPr>
              <w:t>. ožujka</w:t>
            </w:r>
            <w:r w:rsidR="00A71713">
              <w:rPr>
                <w:rFonts w:hAnsi="Times New Roman" w:ascii="Times New Roman"/>
              </w:rPr>
              <w:t xml:space="preserve"> 2018</w:t>
            </w:r>
            <w:r w:rsidRPr="00253FBA">
              <w:rPr>
                <w:rFonts w:hAnsi="Times New Roman" w:ascii="Times New Roman"/>
              </w:rPr>
              <w:t xml:space="preserve">. </w:t>
            </w:r>
          </w:p>
          <w:p w:rsidRDefault="0023712B" w:rsidP="007007FF" w:rsidR="0023712B" w:rsidRPr="00253FBA">
            <w:pPr>
              <w:jc w:val="center"/>
              <w:rPr>
                <w:rFonts w:hAnsi="Times New Roman" w:ascii="Times New Roman"/>
              </w:rPr>
            </w:pPr>
          </w:p>
        </w:tc>
      </w:tr>
    </w:tbl>
    <w:p w:rsidRDefault="005D495A" w:rsidP="005D495A" w:rsidR="00C1379E" w:rsidRPr="00F65C4A">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E755B2" w:rsidRPr="00F65C4A">
        <w:rPr>
          <w:rFonts w:hAnsi="Times New Roman" w:ascii="Times New Roman"/>
        </w:rPr>
        <w:t>Sudac</w:t>
      </w:r>
    </w:p>
    <w:p w:rsidRDefault="005D495A" w:rsidP="005D495A" w:rsidR="00E950BE">
      <w:pPr>
        <w:ind w:firstLine="708" w:left="1416"/>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1379E" w:rsidRPr="00F65C4A">
        <w:rPr>
          <w:rFonts w:hAnsi="Times New Roman" w:ascii="Times New Roman"/>
        </w:rPr>
        <w:t>Daniela Korlević</w:t>
      </w:r>
    </w:p>
    <w:p w:rsidRDefault="005D495A" w:rsidP="00C0124F" w:rsidR="005D495A">
      <w:pPr>
        <w:rPr>
          <w:rFonts w:hAnsi="Times New Roman" w:ascii="Times New Roman"/>
        </w:rPr>
      </w:pPr>
    </w:p>
    <w:p w:rsidRDefault="005D495A" w:rsidP="00C0124F" w:rsidR="005D495A">
      <w:pPr>
        <w:rPr>
          <w:rFonts w:hAnsi="Times New Roman" w:ascii="Times New Roman"/>
        </w:rPr>
      </w:pPr>
    </w:p>
    <w:p w:rsidRDefault="005D495A" w:rsidP="00C0124F" w:rsidR="005D495A">
      <w:pPr>
        <w:rPr>
          <w:rFonts w:hAnsi="Times New Roman" w:ascii="Times New Roman"/>
        </w:rPr>
      </w:pPr>
    </w:p>
    <w:p w:rsidRDefault="0004002A" w:rsidP="00C0124F" w:rsidR="00C0124F" w:rsidRPr="00CF3DDF">
      <w:pPr>
        <w:rPr>
          <w:rFonts w:hAnsi="Times New Roman" w:ascii="Times New Roman"/>
        </w:rPr>
      </w:pPr>
      <w:r w:rsidRPr="00CF3DDF">
        <w:rPr>
          <w:rFonts w:hAnsi="Times New Roman" w:ascii="Times New Roman"/>
        </w:rPr>
        <w:t>U</w:t>
      </w:r>
      <w:r w:rsidR="00C0124F" w:rsidRPr="00CF3DDF">
        <w:rPr>
          <w:rFonts w:hAnsi="Times New Roman" w:ascii="Times New Roman"/>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rsidRPr="00855C3C">
      <w:pPr>
        <w:rPr>
          <w:rFonts w:hAnsi="Times New Roman" w:ascii="Times New Roman"/>
          <w:sz w:val="20"/>
          <w:szCs w:val="20"/>
        </w:rPr>
      </w:pPr>
    </w:p>
    <w:sectPr w:rsidSect="001942DB" w:rsidR="0029312D" w:rsidRPr="00855C3C">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F04E2F">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B86538">
      <w:rPr>
        <w:rFonts w:hAnsi="Times New Roman" w:ascii="Times New Roman"/>
      </w:rPr>
      <w:t>406/17-17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D1ECE"/>
    <w:rsid w:val="001E2638"/>
    <w:rsid w:val="001F2646"/>
    <w:rsid w:val="001F5A0A"/>
    <w:rsid w:val="0020054E"/>
    <w:rsid w:val="002023AD"/>
    <w:rsid w:val="00214C3F"/>
    <w:rsid w:val="00215B50"/>
    <w:rsid w:val="00216FA4"/>
    <w:rsid w:val="00222C7C"/>
    <w:rsid w:val="00226544"/>
    <w:rsid w:val="0022775F"/>
    <w:rsid w:val="0023250E"/>
    <w:rsid w:val="00233861"/>
    <w:rsid w:val="00235015"/>
    <w:rsid w:val="002354F0"/>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4CE2"/>
    <w:rsid w:val="00346EB8"/>
    <w:rsid w:val="0035444C"/>
    <w:rsid w:val="00366779"/>
    <w:rsid w:val="00380BCC"/>
    <w:rsid w:val="00387E71"/>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3205F"/>
    <w:rsid w:val="00442F7C"/>
    <w:rsid w:val="004458C6"/>
    <w:rsid w:val="00452DB5"/>
    <w:rsid w:val="0046024E"/>
    <w:rsid w:val="00472D35"/>
    <w:rsid w:val="00475A13"/>
    <w:rsid w:val="004850B3"/>
    <w:rsid w:val="00492CB8"/>
    <w:rsid w:val="0049522A"/>
    <w:rsid w:val="00495976"/>
    <w:rsid w:val="004A2AFB"/>
    <w:rsid w:val="004A539B"/>
    <w:rsid w:val="004B534D"/>
    <w:rsid w:val="004C76CC"/>
    <w:rsid w:val="004D771E"/>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495A"/>
    <w:rsid w:val="005D5CBD"/>
    <w:rsid w:val="006016BC"/>
    <w:rsid w:val="0060453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F51"/>
    <w:rsid w:val="007332D6"/>
    <w:rsid w:val="007416AD"/>
    <w:rsid w:val="007432C5"/>
    <w:rsid w:val="007566DF"/>
    <w:rsid w:val="00763AA0"/>
    <w:rsid w:val="00784A2E"/>
    <w:rsid w:val="007878E7"/>
    <w:rsid w:val="00791D59"/>
    <w:rsid w:val="007A070F"/>
    <w:rsid w:val="007A23CD"/>
    <w:rsid w:val="007B0FDC"/>
    <w:rsid w:val="007B4733"/>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36647"/>
    <w:rsid w:val="00946CF7"/>
    <w:rsid w:val="009513BE"/>
    <w:rsid w:val="0096215B"/>
    <w:rsid w:val="00965447"/>
    <w:rsid w:val="00971F12"/>
    <w:rsid w:val="009762C0"/>
    <w:rsid w:val="00987AEA"/>
    <w:rsid w:val="009A0E9A"/>
    <w:rsid w:val="009A7EE6"/>
    <w:rsid w:val="009B14C8"/>
    <w:rsid w:val="009B7911"/>
    <w:rsid w:val="009C11CB"/>
    <w:rsid w:val="009D683C"/>
    <w:rsid w:val="009D7D36"/>
    <w:rsid w:val="009E1E0C"/>
    <w:rsid w:val="009E64C2"/>
    <w:rsid w:val="009F6B5A"/>
    <w:rsid w:val="00A04285"/>
    <w:rsid w:val="00A064A7"/>
    <w:rsid w:val="00A23961"/>
    <w:rsid w:val="00A2639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50BE"/>
    <w:rsid w:val="00EA3EBA"/>
    <w:rsid w:val="00EA53E6"/>
    <w:rsid w:val="00EC098D"/>
    <w:rsid w:val="00EC0CD6"/>
    <w:rsid w:val="00EC1D71"/>
    <w:rsid w:val="00EC5C88"/>
    <w:rsid w:val="00EE5FB1"/>
    <w:rsid w:val="00EE64C5"/>
    <w:rsid w:val="00EF2314"/>
    <w:rsid w:val="00EF6274"/>
    <w:rsid w:val="00EF636F"/>
    <w:rsid w:val="00F002D4"/>
    <w:rsid w:val="00F0128D"/>
    <w:rsid w:val="00F02101"/>
    <w:rsid w:val="00F04E2F"/>
    <w:rsid w:val="00F073CB"/>
    <w:rsid w:val="00F46899"/>
    <w:rsid w:val="00F53886"/>
    <w:rsid w:val="00F61836"/>
    <w:rsid w:val="00F642A6"/>
    <w:rsid w:val="00F65C4A"/>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F04E2F"/>
    <w:rPr>
      <w:color w:val="808080"/>
      <w:bdr w:space="0" w:sz="0" w:color="auto" w:val="none"/>
      <w:shd w:fill="auto" w:color="auto" w:val="clear"/>
    </w:rPr>
  </w:style>
  <w:style w:customStyle="true" w:styleId="eSPISCCParagraphDefaultFont" w:type="character">
    <w:name w:val="eSPIS_CC_Paragraph Default Font"/>
    <w:basedOn w:val="Zadanifontodlomka"/>
    <w:rsid w:val="00F04E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E2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04E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E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F04E2F"/>
    <w:rPr>
      <w:color w:val="808080"/>
      <w:bdr w:color="auto" w:space="0" w:sz="0" w:val="none"/>
      <w:shd w:color="auto" w:fill="auto" w:val="clear"/>
    </w:rPr>
  </w:style>
  <w:style w:customStyle="1" w:styleId="eSPISCCParagraphDefaultFont" w:type="character">
    <w:name w:val="eSPIS_CC_Paragraph Default Font"/>
    <w:basedOn w:val="Zadanifontodlomka"/>
    <w:rsid w:val="00F04E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E2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04E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E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St-406/2017</izvorni_sadrzaj>
    <derivirana_varijabla naziv="DomainObject.Predmet.OznakaBroj_1">St-406/2017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 - GRA j.d.o.o.</izvorni_sadrzaj>
    <derivirana_varijabla naziv="DomainObject.Predmet.ProtustrankaFormated_1">  PE - GRA j.d.o.o.</derivirana_varijabla>
  </DomainObject.Predmet.ProtustrankaFormated>
  <DomainObject.Predmet.ProtustrankaFormatedOIB>
    <izvorni_sadrzaj>  PE - GRA j.d.o.o., OIB 09465988737</izvorni_sadrzaj>
    <derivirana_varijabla naziv="DomainObject.Predmet.ProtustrankaFormatedOIB_1">  PE - GRA j.d.o.o., OIB 09465988737</derivirana_varijabla>
  </DomainObject.Predmet.ProtustrankaFormatedOIB>
  <DomainObject.Predmet.ProtustrankaFormatedWithAdress>
    <izvorni_sadrzaj> PE - GRA j.d.o.o., Ilovca 23, 51216 Viškovo</izvorni_sadrzaj>
    <derivirana_varijabla naziv="DomainObject.Predmet.ProtustrankaFormatedWithAdress_1"> PE - GRA j.d.o.o., Ilovca 23, 51216 Viškovo</derivirana_varijabla>
  </DomainObject.Predmet.ProtustrankaFormatedWithAdress>
  <DomainObject.Predmet.ProtustrankaFormatedWithAdressOIB>
    <izvorni_sadrzaj> PE - GRA j.d.o.o., OIB 09465988737, Ilovca 23, 51216 Viškovo</izvorni_sadrzaj>
    <derivirana_varijabla naziv="DomainObject.Predmet.ProtustrankaFormatedWithAdressOIB_1"> PE - GRA j.d.o.o., OIB 09465988737, Ilovca 23, 51216 Viškovo</derivirana_varijabla>
  </DomainObject.Predmet.ProtustrankaFormatedWithAdressOIB>
  <DomainObject.Predmet.ProtustrankaWithAdress>
    <izvorni_sadrzaj>PE - GRA j.d.o.o. Ilovca 23, 51216 Viškovo</izvorni_sadrzaj>
    <derivirana_varijabla naziv="DomainObject.Predmet.ProtustrankaWithAdress_1">PE - GRA j.d.o.o. Ilovca 23, 51216 Viškovo</derivirana_varijabla>
  </DomainObject.Predmet.ProtustrankaWithAdress>
  <DomainObject.Predmet.ProtustrankaWithAdressOIB>
    <izvorni_sadrzaj>PE - GRA j.d.o.o., OIB 09465988737, Ilovca 23, 51216 Viškovo</izvorni_sadrzaj>
    <derivirana_varijabla naziv="DomainObject.Predmet.ProtustrankaWithAdressOIB_1">PE - GRA j.d.o.o., OIB 09465988737, Ilovca 23, 51216 Viškovo</derivirana_varijabla>
  </DomainObject.Predmet.ProtustrankaWithAdressOIB>
  <DomainObject.Predmet.ProtustrankaNazivFormated>
    <izvorni_sadrzaj>PE - GRA j.d.o.o.</izvorni_sadrzaj>
    <derivirana_varijabla naziv="DomainObject.Predmet.ProtustrankaNazivFormated_1">PE - GRA j.d.o.o.</derivirana_varijabla>
  </DomainObject.Predmet.ProtustrankaNazivFormated>
  <DomainObject.Predmet.ProtustrankaNazivFormatedOIB>
    <izvorni_sadrzaj>PE - GRA j.d.o.o., OIB 09465988737</izvorni_sadrzaj>
    <derivirana_varijabla naziv="DomainObject.Predmet.ProtustrankaNazivFormatedOIB_1">PE - GRA j.d.o.o., OIB 09465988737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 - GRA j.d.o.o.</item>
    </izvorni_sadrzaj>
    <derivirana_varijabla naziv="DomainObject.Predmet.ProtuStrankaListFormated_1">
      <item>PE - GRA j.d.o.o.</item>
    </derivirana_varijabla>
  </DomainObject.Predmet.ProtuStrankaListFormated>
  <DomainObject.Predmet.ProtuStrankaListFormatedOIB>
    <izvorni_sadrzaj>
      <item>PE - GRA j.d.o.o., OIB 09465988737</item>
    </izvorni_sadrzaj>
    <derivirana_varijabla naziv="DomainObject.Predmet.ProtuStrankaListFormatedOIB_1">
      <item>PE - GRA j.d.o.o., OIB 09465988737</item>
    </derivirana_varijabla>
  </DomainObject.Predmet.ProtuStrankaListFormatedOIB>
  <DomainObject.Predmet.ProtuStrankaListFormatedWithAdress>
    <izvorni_sadrzaj>
      <item>PE - GRA j.d.o.o., Ilovca 23, 51216 Viškovo</item>
    </izvorni_sadrzaj>
    <derivirana_varijabla naziv="DomainObject.Predmet.ProtuStrankaListFormatedWithAdress_1">
      <item>PE - GRA j.d.o.o., Ilovca 23, 51216 Viškovo</item>
    </derivirana_varijabla>
  </DomainObject.Predmet.ProtuStrankaListFormatedWithAdress>
  <DomainObject.Predmet.ProtuStrankaListFormatedWithAdressOIB>
    <izvorni_sadrzaj>
      <item>PE - GRA j.d.o.o., OIB 09465988737, Ilovca 23, 51216 Viškovo</item>
    </izvorni_sadrzaj>
    <derivirana_varijabla naziv="DomainObject.Predmet.ProtuStrankaListFormatedWithAdressOIB_1">
      <item>PE - GRA j.d.o.o., OIB 09465988737, Ilovca 23, 51216 Viškovo</item>
    </derivirana_varijabla>
  </DomainObject.Predmet.ProtuStrankaListFormatedWithAdressOIB>
  <DomainObject.Predmet.ProtuStrankaListNazivFormated>
    <izvorni_sadrzaj>
      <item>PE - GRA j.d.o.o.</item>
    </izvorni_sadrzaj>
    <derivirana_varijabla naziv="DomainObject.Predmet.ProtuStrankaListNazivFormated_1">
      <item>PE - GRA j.d.o.o.</item>
    </derivirana_varijabla>
  </DomainObject.Predmet.ProtuStrankaListNazivFormated>
  <DomainObject.Predmet.ProtuStrankaListNazivFormatedOIB>
    <izvorni_sadrzaj>
      <item>PE - GRA j.d.o.o., OIB 09465988737</item>
    </izvorni_sadrzaj>
    <derivirana_varijabla naziv="DomainObject.Predmet.ProtuStrankaListNazivFormatedOIB_1">
      <item>PE - GRA j.d.o.o., OIB 09465988737</item>
    </derivirana_varijabla>
  </DomainObject.Predmet.ProtuStrankaListNazivFormatedOIB>
  <DomainObject.Predmet.OstaliListFormated>
    <izvorni_sadrzaj>
      <item>Đuro Pelengić</item>
    </izvorni_sadrzaj>
    <derivirana_varijabla naziv="DomainObject.Predmet.OstaliListFormated_1">
      <item>Đuro Pelengić</item>
    </derivirana_varijabla>
  </DomainObject.Predmet.OstaliListFormated>
  <DomainObject.Predmet.OstaliListFormatedOIB>
    <izvorni_sadrzaj>
      <item>Đuro Pelengić, OIB 57551387812</item>
    </izvorni_sadrzaj>
    <derivirana_varijabla naziv="DomainObject.Predmet.OstaliListFormatedOIB_1">
      <item>Đuro Pelengić, OIB 57551387812</item>
    </derivirana_varijabla>
  </DomainObject.Predmet.OstaliListFormatedOIB>
  <DomainObject.Predmet.OstaliListFormatedWithAdress>
    <izvorni_sadrzaj>
      <item>Đuro Pelengić, Paljevine 172, 43000 Paljevine</item>
    </izvorni_sadrzaj>
    <derivirana_varijabla naziv="DomainObject.Predmet.OstaliListFormatedWithAdress_1">
      <item>Đuro Pelengić, Paljevine 172, 43000 Paljevine</item>
    </derivirana_varijabla>
  </DomainObject.Predmet.OstaliListFormatedWithAdress>
  <DomainObject.Predmet.OstaliListFormatedWithAdressOIB>
    <izvorni_sadrzaj>
      <item>Đuro Pelengić, OIB 57551387812, Paljevine 172, 43000 Paljevine</item>
    </izvorni_sadrzaj>
    <derivirana_varijabla naziv="DomainObject.Predmet.OstaliListFormatedWithAdressOIB_1">
      <item>Đuro Pelengić, OIB 57551387812, Paljevine 172, 43000 Paljevine</item>
    </derivirana_varijabla>
  </DomainObject.Predmet.OstaliListFormatedWithAdressOIB>
  <DomainObject.Predmet.OstaliListNazivFormated>
    <izvorni_sadrzaj>
      <item>Đuro Pelengić</item>
    </izvorni_sadrzaj>
    <derivirana_varijabla naziv="DomainObject.Predmet.OstaliListNazivFormated_1">
      <item>Đuro Pelengić</item>
    </derivirana_varijabla>
  </DomainObject.Predmet.OstaliListNazivFormated>
  <DomainObject.Predmet.OstaliListNazivFormatedOIB>
    <izvorni_sadrzaj>
      <item>Đuro Pelengić, OIB 57551387812</item>
    </izvorni_sadrzaj>
    <derivirana_varijabla naziv="DomainObject.Predmet.OstaliListNazivFormatedOIB_1">
      <item>Đuro Pelengić, OIB 57551387812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 - GRA j.d.o.o.</izvorni_sadrzaj>
    <derivirana_varijabla naziv="DomainObject.Predmet.ProtustrankaIDrugi_1">PE - GRA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 - GRA j.d.o.o., OIB 09465988737, Ilovca 23, 51216 Viškovo</izvorni_sadrzaj>
    <derivirana_varijabla naziv="DomainObject.Predmet.ProtustrankaIDrugiAdressOIB_1">PE - GRA j.d.o.o., OIB 09465988737, Ilovca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 - GRA j.d.o.o.</item>
      <item>Đuro Pelengić</item>
    </izvorni_sadrzaj>
    <derivirana_varijabla naziv="DomainObject.Predmet.SudioniciListNaziv_1">
      <item>FINA  Rijeka</item>
      <item>PE - GRA j.d.o.o.</item>
      <item>Đuro Pelengić</item>
    </derivirana_varijabla>
  </DomainObject.Predmet.SudioniciListNaziv>
  <DomainObject.Predmet.SudioniciListAdressOIB>
    <izvorni_sadrzaj>
      <item>FINA  Rijeka, OIB 85821130368, Frana Kurelca 8,51000 Rijeka</item>
      <item>PE - GRA j.d.o.o., OIB 09465988737, Ilovca 23,51216 Viškovo</item>
      <item>Đuro Pelengić, OIB 57551387812, Paljevine 172,43000 Paljevine</item>
    </izvorni_sadrzaj>
    <derivirana_varijabla naziv="DomainObject.Predmet.SudioniciListAdressOIB_1">
      <item>FINA  Rijeka, OIB 85821130368, Frana Kurelca 8,51000 Rijeka</item>
      <item>PE - GRA j.d.o.o., OIB 09465988737, Ilovca 23,51216 Viškovo</item>
      <item>Đuro Pelengić, OIB 57551387812, Paljevine 172,43000 Paljevine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09465988737</item>
      <item>, OIB 57551387812</item>
    </izvorni_sadrzaj>
    <derivirana_varijabla naziv="DomainObject.Predmet.SudioniciListNazivOIB_1">
      <item>, OIB 85821130368</item>
      <item>, OIB 09465988737</item>
      <item>, OIB 57551387812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11BF1D-BDCA-4BAD-B45B-64D692D0A4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1041</properties:Words>
  <properties:Characters>5796</properties:Characters>
  <properties:Lines>119</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2018-03-28T11:26:00Z</dcterms:created>
  <dc:creator>dcmelik</dc:creator>
  <cp:lastModifiedBy>Jasna Radulović</cp:lastModifiedBy>
  <cp:lastPrinted>2018-02-27T09:59:00Z</cp:lastPrinted>
  <dcterms:modified xmlns:xsi="http://www.w3.org/2001/XMLSchema-instance" xsi:type="dcterms:W3CDTF">2018-03-28T12:24:00Z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(406-17 poziv vjerovnicima.docx)</vt:lpwstr>
  </prop:property>
  <prop:property name="CC_coloring" pid="4" fmtid="{D5CDD505-2E9C-101B-9397-08002B2CF9AE}">
    <vt:bool>false</vt:bool>
  </prop:property>
  <prop:property name="BrojStranica" pid="5" fmtid="{D5CDD505-2E9C-101B-9397-08002B2CF9AE}">
    <vt:i4>3</vt:i4>
  </prop:property>
</prop:Properties>
</file>