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748e" w14:paraId="6d2748e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466D92">
        <w:t>466</w:t>
      </w:r>
      <w:r w:rsidR="00A9572B">
        <w:t>/2016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C65A7D" w:rsidR="00F40CA7">
      <w:pPr>
        <w:ind w:firstLine="708"/>
        <w:jc w:val="both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466D92">
        <w:rPr>
          <w:szCs w:val="20"/>
        </w:rPr>
        <w:t>UMJETNIČKA UDRUGA "LJEPOTA DRVA", Zagreb, IX. Ravnice 10</w:t>
      </w:r>
      <w:r w:rsidR="008A1268">
        <w:rPr>
          <w:szCs w:val="20"/>
        </w:rPr>
        <w:t xml:space="preserve">, OIB: </w:t>
      </w:r>
      <w:r w:rsidR="00466D92">
        <w:rPr>
          <w:szCs w:val="20"/>
        </w:rPr>
        <w:t>21212312643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</w:t>
      </w:r>
      <w:r w:rsidR="008358B7">
        <w:rPr>
          <w:rFonts w:cs="Times New Roman" w:eastAsia="Times New Roman"/>
          <w:szCs w:val="20"/>
          <w:lang w:eastAsia="hr-HR"/>
        </w:rPr>
        <w:t>3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39513A" w:rsidP="00C65A7D" w:rsidR="0039513A" w:rsidRPr="00C65A7D">
      <w:pPr>
        <w:ind w:firstLine="708"/>
        <w:jc w:val="both"/>
        <w:rPr>
          <w:szCs w:val="20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C65A7D" w:rsid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466D92">
        <w:rPr>
          <w:szCs w:val="20"/>
        </w:rPr>
        <w:t>UMJETNIČKA UDRUGA "LJEPOTA DRVA", Zagreb, IX. Ravnice 10, OIB: 21212312643</w:t>
      </w:r>
      <w:r w:rsidR="00A9572B">
        <w:rPr>
          <w:szCs w:val="20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39513A" w:rsidP="00C65A7D" w:rsidR="0039513A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466D92">
        <w:rPr>
          <w:szCs w:val="20"/>
        </w:rPr>
        <w:t>UMJETNIČKA UDRUGA "LJEPOTA DRVA", Zagreb, IX. Ravnice 10, OIB: 21212312643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8358B7">
        <w:rPr>
          <w:rFonts w:cs="Times New Roman" w:eastAsia="Times New Roman"/>
          <w:szCs w:val="24"/>
          <w:lang w:eastAsia="hr-HR"/>
        </w:rPr>
        <w:t>23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410D12" w:rsidR="0039513A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0C58B3" w:rsidR="0039513A" w:rsidRPr="00410D1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39513A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813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A24B9"/>
    <w:rsid w:val="000C58B3"/>
    <w:rsid w:val="000D6E37"/>
    <w:rsid w:val="001032F4"/>
    <w:rsid w:val="00106552"/>
    <w:rsid w:val="00131E95"/>
    <w:rsid w:val="0019711A"/>
    <w:rsid w:val="001A1D04"/>
    <w:rsid w:val="001E4797"/>
    <w:rsid w:val="0039513A"/>
    <w:rsid w:val="00410D12"/>
    <w:rsid w:val="00457286"/>
    <w:rsid w:val="00457EF8"/>
    <w:rsid w:val="00461BE5"/>
    <w:rsid w:val="00466D92"/>
    <w:rsid w:val="004D17E3"/>
    <w:rsid w:val="00612636"/>
    <w:rsid w:val="0069171F"/>
    <w:rsid w:val="00721C2C"/>
    <w:rsid w:val="0075546E"/>
    <w:rsid w:val="00773175"/>
    <w:rsid w:val="00773500"/>
    <w:rsid w:val="007867D2"/>
    <w:rsid w:val="007A1913"/>
    <w:rsid w:val="007C124B"/>
    <w:rsid w:val="007E4EB5"/>
    <w:rsid w:val="007E7E83"/>
    <w:rsid w:val="00806705"/>
    <w:rsid w:val="008358B7"/>
    <w:rsid w:val="00861D6E"/>
    <w:rsid w:val="008A1268"/>
    <w:rsid w:val="00927813"/>
    <w:rsid w:val="009422BD"/>
    <w:rsid w:val="00950F54"/>
    <w:rsid w:val="009B76B8"/>
    <w:rsid w:val="00A11916"/>
    <w:rsid w:val="00A47FBB"/>
    <w:rsid w:val="00A53DC3"/>
    <w:rsid w:val="00A6039E"/>
    <w:rsid w:val="00A9572B"/>
    <w:rsid w:val="00B25F68"/>
    <w:rsid w:val="00B4105F"/>
    <w:rsid w:val="00BB7141"/>
    <w:rsid w:val="00BF02FF"/>
    <w:rsid w:val="00C5122F"/>
    <w:rsid w:val="00C65A7D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45614"/>
    <w:rsid w:val="00F559F6"/>
    <w:rsid w:val="00F74D29"/>
    <w:rsid w:val="00FB0436"/>
    <w:rsid w:val="00FC646E"/>
    <w:rsid w:val="00FD7BF6"/>
    <w:rsid w:val="00FE6D7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278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8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8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8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8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9278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8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8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8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8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8500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</izvorni_sadrzaj>
    <derivirana_varijabla naziv="DomainObject.Predmet.Broj_1">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St-466/2016</izvorni_sadrzaj>
    <derivirana_varijabla naziv="DomainObject.Predmet.OznakaBroj_1">St-466/2016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Umjetnička udruga LJEPOTA DRVA zastupanog po punomoćniku Željko Petrinić</izvorni_sadrzaj>
    <derivirana_varijabla naziv="DomainObject.Predmet.ProtustrankaFormated_1">  Umjetnička udruga LJEPOTA DRVA zastupanog po punomoćniku Željko Petrinić</derivirana_varijabla>
  </DomainObject.Predmet.ProtustrankaFormated>
  <DomainObject.Predmet.ProtustrankaFormatedOIB>
    <izvorni_sadrzaj>  Umjetnička udruga LJEPOTA DRVA, OIB 21212312643 zastupanog po punomoćniku Željko Petrinić</izvorni_sadrzaj>
    <derivirana_varijabla naziv="DomainObject.Predmet.ProtustrankaFormatedOIB_1">  Umjetnička udruga LJEPOTA DRVA, OIB 21212312643 zastupanog po punomoćniku Željko Petrinić</derivirana_varijabla>
  </DomainObject.Predmet.ProtustrankaFormatedOIB>
  <DomainObject.Predmet.ProtustrankaFormatedWithAdress>
    <izvorni_sadrzaj> Umjetnička udruga LJEPOTA DRVA, IX. Ravnice 10, 10000 Zagreb zastupanog po punomoćniku Željko Petrinić</izvorni_sadrzaj>
    <derivirana_varijabla naziv="DomainObject.Predmet.ProtustrankaFormatedWithAdress_1"> Umjetnička udruga LJEPOTA DRVA, IX. Ravnice 10, 10000 Zagreb zastupanog po punomoćniku Željko Petrinić</derivirana_varijabla>
  </DomainObject.Predmet.ProtustrankaFormatedWithAdress>
  <DomainObject.Predmet.ProtustrankaFormatedWithAdressOIB>
    <izvorni_sadrzaj> Umjetnička udruga LJEPOTA DRVA, OIB 21212312643, IX. Ravnice 10, 10000 Zagreb zastupanog po punomoćniku Željko Petrinić</izvorni_sadrzaj>
    <derivirana_varijabla naziv="DomainObject.Predmet.ProtustrankaFormatedWithAdressOIB_1"> Umjetnička udruga LJEPOTA DRVA, OIB 21212312643, IX. Ravnice 10, 10000 Zagreb zastupanog po punomoćniku Željko Petrinić</derivirana_varijabla>
  </DomainObject.Predmet.ProtustrankaFormatedWithAdressOIB>
  <DomainObject.Predmet.ProtustrankaWithAdress>
    <izvorni_sadrzaj>Umjetnička udruga LJEPOTA DRVA IX. Ravnice 10, 10000 Zagreb</izvorni_sadrzaj>
    <derivirana_varijabla naziv="DomainObject.Predmet.ProtustrankaWithAdress_1">Umjetnička udruga LJEPOTA DRVA IX. Ravnice 10, 10000 Zagreb</derivirana_varijabla>
  </DomainObject.Predmet.ProtustrankaWithAdress>
  <DomainObject.Predmet.ProtustrankaWithAdressOIB>
    <izvorni_sadrzaj>Umjetnička udruga LJEPOTA DRVA, OIB 21212312643, IX. Ravnice 10, 10000 Zagreb</izvorni_sadrzaj>
    <derivirana_varijabla naziv="DomainObject.Predmet.ProtustrankaWithAdressOIB_1">Umjetnička udruga LJEPOTA DRVA, OIB 21212312643, IX. Ravnice 10, 10000 Zagreb</derivirana_varijabla>
  </DomainObject.Predmet.ProtustrankaWithAdressOIB>
  <DomainObject.Predmet.ProtustrankaNazivFormated>
    <izvorni_sadrzaj>Umjetnička udruga LJEPOTA DRVA</izvorni_sadrzaj>
    <derivirana_varijabla naziv="DomainObject.Predmet.ProtustrankaNazivFormated_1">Umjetnička udruga LJEPOTA DRVA</derivirana_varijabla>
  </DomainObject.Predmet.ProtustrankaNazivFormated>
  <DomainObject.Predmet.ProtustrankaNazivFormatedOIB>
    <izvorni_sadrzaj>Umjetnička udruga LJEPOTA DRVA, OIB 21212312643</izvorni_sadrzaj>
    <derivirana_varijabla naziv="DomainObject.Predmet.ProtustrankaNazivFormatedOIB_1">Umjetnička udruga LJEPOTA DRVA, OIB 21212312643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Umjetnička udruga LJEPOTA DRVA zastupanog po punomoćniku Željko Petrinić</item>
    </izvorni_sadrzaj>
    <derivirana_varijabla naziv="DomainObject.Predmet.ProtuStrankaListFormated_1">
      <item>Umjetnička udruga LJEPOTA DRVA zastupanog po punomoćniku Željko Petrinić</item>
    </derivirana_varijabla>
  </DomainObject.Predmet.ProtuStrankaListFormated>
  <DomainObject.Predmet.ProtuStrankaListFormatedOIB>
    <izvorni_sadrzaj>
      <item>Umjetnička udruga LJEPOTA DRVA, OIB 21212312643 zastupanog po punomoćniku Željko Petrinić</item>
    </izvorni_sadrzaj>
    <derivirana_varijabla naziv="DomainObject.Predmet.ProtuStrankaListFormatedOIB_1">
      <item>Umjetnička udruga LJEPOTA DRVA, OIB 21212312643 zastupanog po punomoćniku Željko Petrinić</item>
    </derivirana_varijabla>
  </DomainObject.Predmet.ProtuStrankaListFormatedOIB>
  <DomainObject.Predmet.ProtuStrankaListFormatedWithAdress>
    <izvorni_sadrzaj>
      <item>Umjetnička udruga LJEPOTA DRVA, IX. Ravnice 10, 10000 Zagreb zastupanog po punomoćniku Željko Petrinić</item>
    </izvorni_sadrzaj>
    <derivirana_varijabla naziv="DomainObject.Predmet.ProtuStrankaListFormatedWithAdress_1">
      <item>Umjetnička udruga LJEPOTA DRVA, IX. Ravnice 10, 10000 Zagreb zastupanog po punomoćniku Željko Petrinić</item>
    </derivirana_varijabla>
  </DomainObject.Predmet.ProtuStrankaListFormatedWithAdress>
  <DomainObject.Predmet.ProtuStrankaListFormatedWithAdressOIB>
    <izvorni_sadrzaj>
      <item>Umjetnička udruga LJEPOTA DRVA, OIB 21212312643, IX. Ravnice 10, 10000 Zagreb zastupanog po punomoćniku Željko Petrinić</item>
    </izvorni_sadrzaj>
    <derivirana_varijabla naziv="DomainObject.Predmet.ProtuStrankaListFormatedWithAdressOIB_1">
      <item>Umjetnička udruga LJEPOTA DRVA, OIB 21212312643, IX. Ravnice 10, 10000 Zagreb zastupanog po punomoćniku Željko Petrinić</item>
    </derivirana_varijabla>
  </DomainObject.Predmet.ProtuStrankaListFormatedWithAdressOIB>
  <DomainObject.Predmet.ProtuStrankaListNazivFormated>
    <izvorni_sadrzaj>
      <item>Umjetnička udruga LJEPOTA DRVA</item>
    </izvorni_sadrzaj>
    <derivirana_varijabla naziv="DomainObject.Predmet.ProtuStrankaListNazivFormated_1">
      <item>Umjetnička udruga LJEPOTA DRVA</item>
    </derivirana_varijabla>
  </DomainObject.Predmet.ProtuStrankaListNazivFormated>
  <DomainObject.Predmet.ProtuStrankaListNazivFormatedOIB>
    <izvorni_sadrzaj>
      <item>Umjetnička udruga LJEPOTA DRVA, OIB 21212312643</item>
    </izvorni_sadrzaj>
    <derivirana_varijabla naziv="DomainObject.Predmet.ProtuStrankaListNazivFormatedOIB_1">
      <item>Umjetnička udruga LJEPOTA DRVA, OIB 21212312643</item>
    </derivirana_varijabla>
  </DomainObject.Predmet.ProtuStrankaListNazivFormatedOIB>
  <DomainObject.Predmet.OstaliListFormated>
    <izvorni_sadrzaj>
      <item>Željko Petrinić punomoćnik sudionika u postupku Umjetnička udruga LJEPOTA DRVA</item>
    </izvorni_sadrzaj>
    <derivirana_varijabla naziv="DomainObject.Predmet.OstaliListFormated_1">
      <item>Željko Petrinić punomoćnik sudionika u postupku Umjetnička udruga LJEPOTA DRVA</item>
    </derivirana_varijabla>
  </DomainObject.Predmet.OstaliListFormated>
  <DomainObject.Predmet.OstaliListFormatedOIB>
    <izvorni_sadrzaj>
      <item>Željko Petrinić, OIB 73565546590 punomoćnik sudionika u postupku Umjetnička udruga LJEPOTA DRVA</item>
    </izvorni_sadrzaj>
    <derivirana_varijabla naziv="DomainObject.Predmet.OstaliListFormatedOIB_1">
      <item>Željko Petrinić, OIB 73565546590 punomoćnik sudionika u postupku Umjetnička udruga LJEPOTA DRVA</item>
    </derivirana_varijabla>
  </DomainObject.Predmet.OstaliListFormatedOIB>
  <DomainObject.Predmet.OstaliListFormatedWithAdress>
    <izvorni_sadrzaj>
      <item>Željko Petrinić, Ix. Ravnice 10, 10000 Zagreb punomoćnik sudionika u postupku Umjetnička udruga LJEPOTA DRVA</item>
    </izvorni_sadrzaj>
    <derivirana_varijabla naziv="DomainObject.Predmet.OstaliListFormatedWithAdress_1">
      <item>Željko Petrinić, Ix. Ravnice 10, 10000 Zagreb punomoćnik sudionika u postupku Umjetnička udruga LJEPOTA DRVA</item>
    </derivirana_varijabla>
  </DomainObject.Predmet.OstaliListFormatedWithAdress>
  <DomainObject.Predmet.OstaliListFormatedWithAdressOIB>
    <izvorni_sadrzaj>
      <item>Željko Petrinić, OIB 73565546590, Ix. Ravnice 10, 10000 Zagreb punomoćnik sudionika u postupku Umjetnička udruga LJEPOTA DRVA</item>
    </izvorni_sadrzaj>
    <derivirana_varijabla naziv="DomainObject.Predmet.OstaliListFormatedWithAdressOIB_1">
      <item>Željko Petrinić, OIB 73565546590, Ix. Ravnice 10, 10000 Zagreb punomoćnik sudionika u postupku Umjetnička udruga LJEPOTA DRVA</item>
    </derivirana_varijabla>
  </DomainObject.Predmet.OstaliListFormatedWithAdressOIB>
  <DomainObject.Predmet.OstaliListNazivFormated>
    <izvorni_sadrzaj>
      <item>Željko Petrinić</item>
    </izvorni_sadrzaj>
    <derivirana_varijabla naziv="DomainObject.Predmet.OstaliListNazivFormated_1">
      <item>Željko Petrinić</item>
    </derivirana_varijabla>
  </DomainObject.Predmet.OstaliListNazivFormated>
  <DomainObject.Predmet.OstaliListNazivFormatedOIB>
    <izvorni_sadrzaj>
      <item>Željko Petrinić, OIB 73565546590</item>
    </izvorni_sadrzaj>
    <derivirana_varijabla naziv="DomainObject.Predmet.OstaliListNazivFormatedOIB_1">
      <item>Željko Petrinić, OIB 73565546590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Umjetnička udruga LJEPOTA DRVA</izvorni_sadrzaj>
    <derivirana_varijabla naziv="DomainObject.Predmet.ProtustrankaIDrugi_1">Umjetnička udruga LJEPOTA DRVA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Umjetnička udruga LJEPOTA DRVA, OIB 21212312643, IX. Ravnice 10, 10000 Zagreb</izvorni_sadrzaj>
    <derivirana_varijabla naziv="DomainObject.Predmet.ProtustrankaIDrugiAdressOIB_1">Umjetnička udruga LJEPOTA DRVA, OIB 21212312643, IX. Ravnice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Umjetnička udruga LJEPOTA DRVA</item>
      <item>Željko Petrinić</item>
    </izvorni_sadrzaj>
    <derivirana_varijabla naziv="DomainObject.Predmet.SudioniciListNaziv_1">
      <item>FINA Regionalni centar Zagreb</item>
      <item>Umjetnička udruga LJEPOTA DRVA</item>
      <item>Željko Petrinić</item>
    </derivirana_varijabla>
  </DomainObject.Predmet.SudioniciListNaziv>
  <DomainObject.Predmet.SudioniciListAdressOIB>
    <izvorni_sadrzaj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izvorni_sadrzaj>
    <derivirana_varijabla naziv="DomainObject.Predmet.SudioniciListAdressOIB_1">
      <item>FINA Regionalni centar Zagreb, OIB 85821130368, Trg svibanjski žrtava 1995. 1,10000 Zagreb</item>
      <item>Umjetnička udruga LJEPOTA DRVA, OIB 21212312643, IX. Ravnice 10,10000 Zagreb</item>
      <item>Željko Petrinić, OIB 73565546590, Ix. Ravnice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21212312643</item>
      <item>, OIB 73565546590</item>
    </izvorni_sadrzaj>
    <derivirana_varijabla naziv="DomainObject.Predmet.SudioniciListNazivOIB_1">
      <item>, OIB 85821130368</item>
      <item>, OIB 21212312643</item>
      <item>, OIB 73565546590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1799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2016-02-23T14:06:00Z</dcterms:created>
  <dc:creator>Ivana Manestar</dc:creator>
  <cp:lastModifiedBy>Ksenija Nol</cp:lastModifiedBy>
  <cp:lastPrinted>2016-02-23T14:18:00Z</cp:lastPrinted>
  <dcterms:modified xmlns:xsi="http://www.w3.org/2001/XMLSchema-instance" xsi:type="dcterms:W3CDTF">2016-02-23T14:18:00Z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