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9a87" w14:paraId="b509a8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2442D">
        <w:t>1</w:t>
      </w:r>
      <w:r w:rsidR="00C61BD0">
        <w:t>56</w:t>
      </w:r>
      <w:r w:rsidR="00AA2FC4">
        <w:t>/</w:t>
      </w:r>
      <w:r w:rsidR="0019301D">
        <w:t>1</w:t>
      </w:r>
      <w:r w:rsidR="00CB1C68">
        <w:t>8-12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61BD0">
        <w:t>DARK BLUE j.</w:t>
      </w:r>
      <w:r w:rsidR="00C61BD0" w:rsidRPr="005D3532">
        <w:t>d.o.o.</w:t>
      </w:r>
      <w:r w:rsidR="00C61BD0">
        <w:t xml:space="preserve"> za ugostiteljstvo</w:t>
      </w:r>
      <w:r w:rsidR="00C61BD0" w:rsidRPr="005D3532">
        <w:t xml:space="preserve">, </w:t>
      </w:r>
      <w:r w:rsidR="00C61BD0">
        <w:t>Vir</w:t>
      </w:r>
      <w:r w:rsidR="00C61BD0" w:rsidRPr="005D3532">
        <w:t xml:space="preserve">, </w:t>
      </w:r>
      <w:r w:rsidR="00C61BD0">
        <w:t>Prezida VIII 22</w:t>
      </w:r>
      <w:r w:rsidR="00C61BD0" w:rsidRPr="005D3532">
        <w:t xml:space="preserve">, OIB: </w:t>
      </w:r>
      <w:r w:rsidR="00C61BD0">
        <w:t>51584016119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B1C68">
        <w:t>9</w:t>
      </w:r>
      <w:r w:rsidR="00076762">
        <w:t>,</w:t>
      </w:r>
      <w:r w:rsidR="00C61BD0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AE6C45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AE6C45">
        <w:t>za RH Lidija Vitaljić, zamjenica u ŽDO-u</w:t>
      </w:r>
    </w:p>
    <w:p w:rsidRDefault="002C6673" w:rsidP="002C6673" w:rsidR="002C6673">
      <w:pPr>
        <w:jc w:val="both"/>
      </w:pPr>
    </w:p>
    <w:p w:rsidRDefault="00AE6C45" w:rsidP="00AE6C45" w:rsidR="00AE6C45">
      <w:pPr>
        <w:jc w:val="both"/>
      </w:pPr>
      <w:r w:rsidRPr="002C241F">
        <w:t>S</w:t>
      </w:r>
      <w:r>
        <w:t>utkinja utvrđuje da je u 9,10 iz Policijske uprave primljena obavijest da Ivanu Molvarec nisu zatekli na adresi prebivališta.</w:t>
      </w:r>
      <w:r w:rsidRPr="002C241F">
        <w:t xml:space="preserve"> </w:t>
      </w:r>
    </w:p>
    <w:p w:rsidRDefault="00AE6C45" w:rsidP="00AE6C45" w:rsidR="00AE6C45">
      <w:pPr>
        <w:jc w:val="both"/>
      </w:pPr>
    </w:p>
    <w:p w:rsidRDefault="00AE6C45" w:rsidP="00AE6C45" w:rsidR="00AE6C45">
      <w:pPr>
        <w:jc w:val="both"/>
      </w:pPr>
      <w:r>
        <w:t xml:space="preserve">Sudac donosi </w:t>
      </w:r>
    </w:p>
    <w:p w:rsidRDefault="00AE6C45" w:rsidP="00AE6C45" w:rsidR="00AE6C45">
      <w:pPr>
        <w:jc w:val="both"/>
      </w:pPr>
    </w:p>
    <w:p w:rsidRDefault="00AE6C45" w:rsidP="00AE6C45" w:rsidR="00AE6C45">
      <w:pPr>
        <w:jc w:val="center"/>
      </w:pPr>
      <w:r>
        <w:t xml:space="preserve">r j e š e nj e </w:t>
      </w:r>
    </w:p>
    <w:p w:rsidRDefault="00AE6C45" w:rsidP="00AE6C45" w:rsidR="00AE6C45" w:rsidRPr="000124EC">
      <w:pPr>
        <w:jc w:val="both"/>
        <w:rPr>
          <w:b/>
        </w:rPr>
      </w:pPr>
    </w:p>
    <w:p w:rsidRDefault="00AE6C45" w:rsidP="00AE6C45" w:rsidR="00AE6C45" w:rsidRPr="007A3E16">
      <w:pPr>
        <w:jc w:val="both"/>
      </w:pPr>
      <w:r w:rsidRPr="007A3E16">
        <w:t>Odluka će biti donesena u zakonskom roku.</w:t>
      </w:r>
    </w:p>
    <w:p w:rsidRDefault="00AE6C45" w:rsidP="00AE6C45" w:rsidR="00AE6C45">
      <w:pPr>
        <w:jc w:val="both"/>
      </w:pPr>
    </w:p>
    <w:p w:rsidRDefault="00AE6C45" w:rsidP="00AE6C45" w:rsidR="00AE6C45" w:rsidRPr="002C241F">
      <w:pPr>
        <w:jc w:val="both"/>
      </w:pPr>
      <w:r w:rsidRPr="002C241F">
        <w:t xml:space="preserve">Dovršeno u </w:t>
      </w:r>
      <w:r>
        <w:t>9,30 sati</w:t>
      </w:r>
    </w:p>
    <w:p w:rsidRDefault="00AE6C45" w:rsidP="00AE6C45" w:rsidR="00AE6C45">
      <w:pPr>
        <w:jc w:val="both"/>
      </w:pPr>
    </w:p>
    <w:p w:rsidRDefault="00AE6C45" w:rsidP="00AE6C45" w:rsidR="00AE6C45" w:rsidRPr="002C241F">
      <w:pPr>
        <w:ind w:firstLine="708"/>
        <w:jc w:val="both"/>
      </w:pPr>
    </w:p>
    <w:p w:rsidRDefault="00AE6C45" w:rsidP="00AE6C45" w:rsidR="00AE6C45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/>
    <w:p w:rsidRDefault="00AE6C45" w:rsidP="00AE6C45" w:rsidR="00AE6C45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E6C45" w:rsidP="00AE6C45" w:rsidR="00AE6C45" w:rsidRPr="002C241F"/>
    <w:p w:rsidRDefault="00AE6C45" w:rsidP="00AE6C45" w:rsidR="00AE6C45" w:rsidRPr="002C241F">
      <w:pPr>
        <w:jc w:val="both"/>
      </w:pPr>
    </w:p>
    <w:p w:rsidRDefault="00AE6C45" w:rsidP="00AE6C45" w:rsidR="00AE6C45" w:rsidRPr="002C241F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>
      <w:pPr>
        <w:jc w:val="both"/>
      </w:pPr>
    </w:p>
    <w:p w:rsidRDefault="00AE6C45" w:rsidP="00AE6C45" w:rsidR="00AE6C45" w:rsidRPr="002C241F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61BD0">
      <w:t>156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B1C68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591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23728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C45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BD0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3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3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St-156/2018-14</izvorni_sadrzaj>
    <derivirana_varijabla naziv="DomainObject.Zapisnik.Oznaka_1">St-156/2018-14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St-156/2018-14</izvorni_sadrzaj>
    <derivirana_varijabla naziv="DomainObject.PoslovniBrojDokumenta_1">St-156/2018-14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737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2018-09-03T11:20:00Z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2018-09-05T12:36:00Z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St-156/2018-14 / Zapisnik - Ročište radi izjašnjenja o prijedlogu za otvaranje steč.post (1 St-156-2018-povodom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