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4646" w14:paraId="f854646" w:rsidRDefault="008544B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544B6" w:rsidP="008544B6" w:rsidR="00AE649C">
      <w:pPr>
        <w:pStyle w:val="NormaleSPIS"/>
        <w:spacing w:after="0"/>
      </w:pPr>
      <w:r>
        <w:t xml:space="preserve">       Republika Hrvatska</w:t>
      </w:r>
    </w:p>
    <w:p w:rsidRDefault="008544B6" w:rsidP="008544B6" w:rsidR="008544B6">
      <w:pPr>
        <w:pStyle w:val="NormaleSPIS"/>
        <w:spacing w:after="0"/>
      </w:pPr>
      <w:r>
        <w:t>Trgovački sud u Bjelovaru</w:t>
      </w:r>
    </w:p>
    <w:p w:rsidRDefault="008544B6" w:rsidP="004F27AE" w:rsidR="008544B6"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8544B6" w:rsidP="008544B6" w:rsidR="008544B6">
      <w:pPr>
        <w:jc w:val="right"/>
        <w:rPr>
          <w:b/>
        </w:rPr>
      </w:pPr>
      <w:r>
        <w:t>Poslovni broj:7 St-275/2017-6</w:t>
      </w:r>
    </w:p>
    <w:p w:rsidRDefault="008544B6" w:rsidP="008544B6" w:rsidR="008544B6">
      <w:pPr>
        <w:jc w:val="center"/>
      </w:pPr>
      <w:r>
        <w:t>U  I M E  R E P U B L I K E   H R V A T  S K E</w:t>
      </w:r>
    </w:p>
    <w:p w:rsidRDefault="008544B6" w:rsidP="008544B6" w:rsidR="008544B6">
      <w:pPr>
        <w:jc w:val="center"/>
        <w:rPr>
          <w:b/>
        </w:rPr>
      </w:pPr>
      <w:r>
        <w:t xml:space="preserve"> R J E Š E N J E</w:t>
      </w:r>
    </w:p>
    <w:p w:rsidRDefault="008544B6" w:rsidP="008544B6" w:rsidR="008544B6">
      <w:pPr>
        <w:jc w:val="both"/>
      </w:pPr>
      <w:r>
        <w:t xml:space="preserve">Trgovački sud u Bjelovaru, po sucu Tomislavu </w:t>
      </w:r>
      <w:proofErr w:type="spellStart"/>
      <w:r>
        <w:t>Mrazoviću</w:t>
      </w:r>
      <w:proofErr w:type="spellEnd"/>
      <w:r>
        <w:t xml:space="preserve">, u stečajnom postupku nad dužnikom MIMO j.d.o.o. za ugostiteljstvo iz Bjelovara, Augusta Šenoe 31, MBS 010097247, OIB 82852719000, 26. listopada 2017. </w:t>
      </w:r>
    </w:p>
    <w:p w:rsidRDefault="008544B6" w:rsidP="008544B6" w:rsidR="008544B6">
      <w:pPr>
        <w:jc w:val="center"/>
        <w:rPr>
          <w:b/>
        </w:rPr>
      </w:pPr>
      <w:r>
        <w:t>r i j e š i o   j e</w:t>
      </w:r>
    </w:p>
    <w:p w:rsidRDefault="008544B6" w:rsidP="008544B6" w:rsidR="008544B6">
      <w:pPr>
        <w:ind w:firstLine="720"/>
        <w:jc w:val="both"/>
      </w:pPr>
      <w:proofErr w:type="spellStart"/>
      <w:r>
        <w:t>I.Otvara</w:t>
      </w:r>
      <w:proofErr w:type="spellEnd"/>
      <w:r>
        <w:t xml:space="preserve"> se stečajni postupak</w:t>
      </w:r>
      <w:r>
        <w:rPr>
          <w:b/>
        </w:rPr>
        <w:t xml:space="preserve"> </w:t>
      </w:r>
      <w:r>
        <w:t xml:space="preserve">nad dužnikom MIMO j.d.o.o. za ugostiteljstvo iz Bjelovara, Augusta Šenoe 31, MBS 010097247, OIB 82852719000. </w:t>
      </w:r>
    </w:p>
    <w:p w:rsidRDefault="008544B6" w:rsidP="008544B6" w:rsidR="008544B6">
      <w:pPr>
        <w:jc w:val="both"/>
      </w:pPr>
      <w:r>
        <w:tab/>
        <w:t>II</w:t>
      </w:r>
      <w:r>
        <w:rPr>
          <w:b/>
        </w:rPr>
        <w:t>.</w:t>
      </w:r>
      <w:r>
        <w:t xml:space="preserve">Za stečajnog upravitelja imenuje se Vlado Šokac iz Belišća, </w:t>
      </w:r>
      <w:proofErr w:type="spellStart"/>
      <w:r>
        <w:t>Bistrinci</w:t>
      </w:r>
      <w:proofErr w:type="spellEnd"/>
      <w:r>
        <w:t>, Fiskulturna 12, OIB 95457319937.</w:t>
      </w:r>
    </w:p>
    <w:p w:rsidRDefault="008544B6" w:rsidP="008544B6" w:rsidR="008544B6">
      <w:pPr>
        <w:jc w:val="both"/>
      </w:pPr>
      <w:r>
        <w:tab/>
      </w:r>
      <w:proofErr w:type="spellStart"/>
      <w:r>
        <w:t>III.Zaključuje</w:t>
      </w:r>
      <w:proofErr w:type="spellEnd"/>
      <w:r>
        <w:t xml:space="preserve"> se stečajni postupak</w:t>
      </w:r>
      <w:r>
        <w:rPr>
          <w:b/>
        </w:rPr>
        <w:t xml:space="preserve"> </w:t>
      </w:r>
      <w:r>
        <w:t>nad dužnikom MIMO j.d.o.o. za ugostiteljstvo iz Bjelovara, Augusta Šenoe 31, MBS 010097247, OIB 82852719000.</w:t>
      </w:r>
    </w:p>
    <w:p w:rsidRDefault="008544B6" w:rsidP="008544B6" w:rsidR="008544B6">
      <w:pPr>
        <w:jc w:val="both"/>
        <w:rPr>
          <w:b/>
        </w:rPr>
      </w:pPr>
      <w:r>
        <w:tab/>
      </w:r>
      <w:proofErr w:type="spellStart"/>
      <w:r>
        <w:t>IV.Stečajni</w:t>
      </w:r>
      <w:proofErr w:type="spellEnd"/>
      <w:r>
        <w:t xml:space="preserve"> postupak je otvoren i zaključen s danom 26. listopada 2017. godine u</w:t>
      </w:r>
      <w:r>
        <w:rPr>
          <w:b/>
        </w:rPr>
        <w:t xml:space="preserve"> </w:t>
      </w:r>
      <w:r>
        <w:t>07,30 sati, kada je ovo rješenje stavljeno na e-oglasnu ploču ovog suda.</w:t>
      </w:r>
    </w:p>
    <w:p w:rsidRDefault="008544B6" w:rsidP="008544B6" w:rsidR="008544B6">
      <w:pPr>
        <w:jc w:val="both"/>
      </w:pPr>
      <w:r>
        <w:tab/>
      </w:r>
      <w:proofErr w:type="spellStart"/>
      <w:r>
        <w:t>V.Nakon</w:t>
      </w:r>
      <w:proofErr w:type="spellEnd"/>
      <w:r>
        <w:t xml:space="preserve"> pravomoćnosti ovoga rješenja stečajni dužnik će se brisati iz sudskog registra.</w:t>
      </w:r>
    </w:p>
    <w:p w:rsidRDefault="008544B6" w:rsidP="008544B6" w:rsidR="008544B6">
      <w:pPr>
        <w:jc w:val="both"/>
      </w:pPr>
      <w:r>
        <w:tab/>
      </w:r>
      <w:proofErr w:type="spellStart"/>
      <w:r>
        <w:t>VI.Ovo</w:t>
      </w:r>
      <w:proofErr w:type="spellEnd"/>
      <w:r>
        <w:t xml:space="preserve"> rješenje će se objaviti na e-oglasnoj ploči Trgovačkog suda u Bjelovaru.</w:t>
      </w:r>
      <w:r>
        <w:tab/>
        <w:t xml:space="preserve"> </w:t>
      </w:r>
    </w:p>
    <w:p w:rsidRDefault="008544B6" w:rsidP="008544B6" w:rsidR="008544B6">
      <w:pPr>
        <w:jc w:val="center"/>
        <w:rPr>
          <w:b/>
        </w:rPr>
      </w:pPr>
      <w:r>
        <w:t>Obrazloženje</w:t>
      </w:r>
    </w:p>
    <w:p w:rsidRDefault="008544B6" w:rsidP="008544B6" w:rsidR="008544B6">
      <w:pPr>
        <w:jc w:val="both"/>
      </w:pPr>
      <w:r>
        <w:tab/>
        <w:t xml:space="preserve">Na prijedlog predlagatelja FINANCIJSKE AGENCIJE, RC ZAGREB, Podružnica Bjelovar za otvaranje stečajnog postupka nad dužnikom MIMO j.d.o.o. iz Bjelovara, sud je pokrenuo postupak radi utvrđivanja uvjeta za otvaranje stečajnog postupka nad dužnikom, te u tom postupku utvrdio da dužnik nema imovine kojom bi se mogli pokriti troškovi stečajnog postupka, slijedom čega je svojim rješenjem 7 St-275/2017-5 od dana 12.09.2017.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12.09.2017. godine, pa kako nitko nije u </w:t>
      </w:r>
    </w:p>
    <w:p w:rsidRDefault="008544B6" w:rsidP="008544B6" w:rsidR="008544B6">
      <w:pPr>
        <w:jc w:val="center"/>
      </w:pPr>
      <w:r>
        <w:lastRenderedPageBreak/>
        <w:t>2</w:t>
      </w:r>
    </w:p>
    <w:p w:rsidRDefault="008544B6" w:rsidP="008544B6" w:rsidR="008544B6">
      <w:pPr>
        <w:jc w:val="right"/>
      </w:pPr>
      <w:r>
        <w:t>Poslovni broj:7 St-275/2017-6</w:t>
      </w:r>
    </w:p>
    <w:p w:rsidRDefault="008544B6" w:rsidP="008544B6" w:rsidR="008544B6">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8544B6" w:rsidP="008544B6" w:rsidR="008544B6">
      <w:pPr>
        <w:ind w:firstLine="720"/>
        <w:jc w:val="center"/>
      </w:pPr>
      <w:r>
        <w:t xml:space="preserve">U Bjelovaru 26. listopada 2017. </w:t>
      </w:r>
    </w:p>
    <w:p w:rsidRDefault="008544B6" w:rsidP="008544B6" w:rsidR="008544B6">
      <w:pPr>
        <w:spacing w:after="0"/>
        <w:ind w:firstLine="720"/>
        <w:jc w:val="both"/>
      </w:pPr>
      <w:r>
        <w:tab/>
      </w:r>
      <w:r>
        <w:tab/>
      </w:r>
      <w:r>
        <w:tab/>
      </w:r>
      <w:r>
        <w:tab/>
      </w:r>
      <w:r>
        <w:tab/>
      </w:r>
      <w:r>
        <w:tab/>
      </w:r>
      <w:r>
        <w:tab/>
        <w:t xml:space="preserve">                    Sudac </w:t>
      </w:r>
    </w:p>
    <w:p w:rsidRDefault="008544B6" w:rsidP="008544B6" w:rsidR="008544B6">
      <w:pPr>
        <w:ind w:firstLine="720"/>
        <w:jc w:val="both"/>
      </w:pPr>
      <w:r>
        <w:tab/>
      </w:r>
      <w:r>
        <w:tab/>
      </w:r>
      <w:r>
        <w:tab/>
      </w:r>
      <w:r>
        <w:tab/>
      </w:r>
      <w:r>
        <w:tab/>
      </w:r>
      <w:r>
        <w:tab/>
      </w:r>
      <w:r>
        <w:tab/>
        <w:t xml:space="preserve">           Tomislav Mrazović,v.r.</w:t>
      </w:r>
    </w:p>
    <w:p w:rsidRDefault="008544B6" w:rsidP="008544B6" w:rsidR="008544B6">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8544B6" w:rsidP="008544B6" w:rsidR="008544B6">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8544B6" w:rsidP="008544B6" w:rsidR="008544B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8544B6" w:rsidP="008544B6" w:rsidR="008544B6">
      <w:pPr>
        <w:jc w:val="both"/>
      </w:pPr>
    </w:p>
    <w:p w:rsidRDefault="008544B6" w:rsidP="008544B6" w:rsidR="008544B6">
      <w:pPr>
        <w:ind w:firstLine="720"/>
        <w:jc w:val="both"/>
      </w:pPr>
      <w:r>
        <w:tab/>
      </w:r>
    </w:p>
    <w:p w:rsidRDefault="008544B6" w:rsidP="008544B6" w:rsidR="008544B6">
      <w:pPr>
        <w:jc w:val="both"/>
      </w:pPr>
      <w:r>
        <w:tab/>
      </w:r>
    </w:p>
    <w:p w:rsidRDefault="008544B6" w:rsidP="008544B6" w:rsidR="008544B6">
      <w:pPr>
        <w:jc w:val="both"/>
      </w:pPr>
      <w:r>
        <w:tab/>
      </w:r>
      <w:r>
        <w:tab/>
      </w:r>
      <w:r>
        <w:tab/>
      </w:r>
    </w:p>
    <w:p w:rsidRDefault="008544B6" w:rsidP="008544B6" w:rsidR="008544B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4B6"/>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38813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St-275/2017-6</izvorni_sadrzaj>
    <derivirana_varijabla naziv="DomainObject.Oznaka_1">St-275/2017-6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St-275/2017</izvorni_sadrzaj>
    <derivirana_varijabla naziv="DomainObject.Predmet.OznakaBroj_1">St-275/2017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MIMO jednostavno društvo s ograničenom odgovornošću za ugostiteljstvo zastupanog po punomoćniku Martina Srdić</izvorni_sadrzaj>
    <derivirana_varijabla naziv="DomainObject.Predmet.ProtustrankaFormated_1">  MIMO jednostavno društvo s ograničenom odgovornošću za ugostiteljstvo zastupanog po punomoćniku Martina Srdić</derivirana_varijabla>
  </DomainObject.Predmet.ProtustrankaFormated>
  <DomainObject.Predmet.ProtustrankaFormatedOIB>
    <izvorni_sadrzaj>  MIMO jednostavno društvo s ograničenom odgovornošću za ugostiteljstvo, OIB 82852719000 zastupanog po punomoćniku Martina Srdić</izvorni_sadrzaj>
    <derivirana_varijabla naziv="DomainObject.Predmet.ProtustrankaFormatedOIB_1">  MIMO jednostavno društvo s ograničenom odgovornošću za ugostiteljstvo, OIB 82852719000 zastupanog po punomoćniku Martina Srdić</derivirana_varijabla>
  </DomainObject.Predmet.ProtustrankaFormatedOIB>
  <DomainObject.Predmet.ProtustrankaFormatedWithAdress>
    <izvorni_sadrzaj> MIMO jednostavno društvo s ograničenom odgovornošću za ugostiteljstvo, Augusta Šenoe 31, 43000 Bjelovar zastupanog po punomoćniku Martina Srdić</izvorni_sadrzaj>
    <derivirana_varijabla naziv="DomainObject.Predmet.ProtustrankaFormatedWithAdress_1"> MIMO jednostavno društvo s ograničenom odgovornošću za ugostiteljstvo, Augusta Šenoe 31, 43000 Bjelovar zastupanog po punomoćniku Martina Srdić</derivirana_varijabla>
  </DomainObject.Predmet.ProtustrankaFormatedWithAdress>
  <DomainObject.Predmet.ProtustrankaFormatedWithAdressOIB>
    <izvorni_sadrzaj> MIMO jednostavno društvo s ograničenom odgovornošću za ugostiteljstvo, OIB 82852719000, Augusta Šenoe 31, 43000 Bjelovar zastupanog po punomoćniku Martina Srdić</izvorni_sadrzaj>
    <derivirana_varijabla naziv="DomainObject.Predmet.ProtustrankaFormatedWithAdressOIB_1"> MIMO jednostavno društvo s ograničenom odgovornošću za ugostiteljstvo, OIB 82852719000, Augusta Šenoe 31, 43000 Bjelovar zastupanog po punomoćniku Martina Srdić</derivirana_varijabla>
  </DomainObject.Predmet.ProtustrankaFormatedWithAdressOIB>
  <DomainObject.Predmet.ProtustrankaWithAdress>
    <izvorni_sadrzaj>MIMO jednostavno društvo s ograničenom odgovornošću za ugostiteljstvo Augusta Šenoe 31, 43000 Bjelovar</izvorni_sadrzaj>
    <derivirana_varijabla naziv="DomainObject.Predmet.ProtustrankaWithAdress_1">MIMO jednostavno društvo s ograničenom odgovornošću za ugostiteljstvo Augusta Šenoe 31, 43000 Bjelovar</derivirana_varijabla>
  </DomainObject.Predmet.ProtustrankaWithAdress>
  <DomainObject.Predmet.ProtustrankaWithAdressOIB>
    <izvorni_sadrzaj>MIMO jednostavno društvo s ograničenom odgovornošću za ugostiteljstvo, OIB 82852719000, Augusta Šenoe 31, 43000 Bjelovar</izvorni_sadrzaj>
    <derivirana_varijabla naziv="DomainObject.Predmet.ProtustrankaWithAdressOIB_1">MIMO jednostavno društvo s ograničenom odgovornošću za ugostiteljstvo, OIB 82852719000, Augusta Šenoe 31, 43000 Bjelovar</derivirana_varijabla>
  </DomainObject.Predmet.ProtustrankaWithAdressOIB>
  <DomainObject.Predmet.ProtustrankaNazivFormated>
    <izvorni_sadrzaj>MIMO jednostavno društvo s ograničenom odgovornošću za ugostiteljstvo</izvorni_sadrzaj>
    <derivirana_varijabla naziv="DomainObject.Predmet.ProtustrankaNazivFormated_1">MIMO jednostavno društvo s ograničenom odgovornošću za ugostiteljstvo</derivirana_varijabla>
  </DomainObject.Predmet.ProtustrankaNazivFormated>
  <DomainObject.Predmet.ProtustrankaNazivFormatedOIB>
    <izvorni_sadrzaj>MIMO jednostavno društvo s ograničenom odgovornošću za ugostiteljstvo, OIB 82852719000</izvorni_sadrzaj>
    <derivirana_varijabla naziv="DomainObject.Predmet.ProtustrankaNazivFormatedOIB_1">MIMO jednostavno društvo s ograničenom odgovornošću za ugostiteljstvo, OIB 82852719000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MIMO jednostavno društvo s ograničenom odgovornošću za ugostiteljstvo zastupanog po punomoćniku Martina Srdić</item>
    </izvorni_sadrzaj>
    <derivirana_varijabla naziv="DomainObject.Predmet.ProtuStrankaListFormated_1">
      <item>MIMO jednostavno društvo s ograničenom odgovornošću za ugostiteljstvo zastupanog po punomoćniku Martina Srdić</item>
    </derivirana_varijabla>
  </DomainObject.Predmet.ProtuStrankaListFormated>
  <DomainObject.Predmet.ProtuStrankaListFormatedOIB>
    <izvorni_sadrzaj>
      <item>MIMO jednostavno društvo s ograničenom odgovornošću za ugostiteljstvo, OIB 82852719000 zastupanog po punomoćniku Martina Srdić</item>
    </izvorni_sadrzaj>
    <derivirana_varijabla naziv="DomainObject.Predmet.ProtuStrankaListFormatedOIB_1">
      <item>MIMO jednostavno društvo s ograničenom odgovornošću za ugostiteljstvo, OIB 82852719000 zastupanog po punomoćniku Martina Srdić</item>
    </derivirana_varijabla>
  </DomainObject.Predmet.ProtuStrankaListFormatedOIB>
  <DomainObject.Predmet.ProtuStrankaListFormatedWithAdress>
    <izvorni_sadrzaj>
      <item>MIMO jednostavno društvo s ograničenom odgovornošću za ugostiteljstvo, Augusta Šenoe 31, 43000 Bjelovar zastupanog po punomoćniku Martina Srdić</item>
    </izvorni_sadrzaj>
    <derivirana_varijabla naziv="DomainObject.Predmet.ProtuStrankaListFormatedWithAdress_1">
      <item>MIMO jednostavno društvo s ograničenom odgovornošću za ugostiteljstvo, Augusta Šenoe 31, 43000 Bjelovar zastupanog po punomoćniku Martina Srdić</item>
    </derivirana_varijabla>
  </DomainObject.Predmet.ProtuStrankaListFormatedWithAdress>
  <DomainObject.Predmet.ProtuStrankaListFormatedWithAdressOIB>
    <izvorni_sadrzaj>
      <item>MIMO jednostavno društvo s ograničenom odgovornošću za ugostiteljstvo, OIB 82852719000, Augusta Šenoe 31, 43000 Bjelovar zastupanog po punomoćniku Martina Srdić</item>
    </izvorni_sadrzaj>
    <derivirana_varijabla naziv="DomainObject.Predmet.ProtuStrankaListFormatedWithAdressOIB_1">
      <item>MIMO jednostavno društvo s ograničenom odgovornošću za ugostiteljstvo, OIB 82852719000, Augusta Šenoe 31, 43000 Bjelovar zastupanog po punomoćniku Martina Srdić</item>
    </derivirana_varijabla>
  </DomainObject.Predmet.ProtuStrankaListFormatedWithAdressOIB>
  <DomainObject.Predmet.ProtuStrankaListNazivFormated>
    <izvorni_sadrzaj>
      <item>MIMO jednostavno društvo s ograničenom odgovornošću za ugostiteljstvo</item>
    </izvorni_sadrzaj>
    <derivirana_varijabla naziv="DomainObject.Predmet.ProtuStrankaListNazivFormated_1">
      <item>MIMO jednostavno društvo s ograničenom odgovornošću za ugostiteljstvo</item>
    </derivirana_varijabla>
  </DomainObject.Predmet.ProtuStrankaListNazivFormated>
  <DomainObject.Predmet.ProtuStrankaListNazivFormatedOIB>
    <izvorni_sadrzaj>
      <item>MIMO jednostavno društvo s ograničenom odgovornošću za ugostiteljstvo, OIB 82852719000</item>
    </izvorni_sadrzaj>
    <derivirana_varijabla naziv="DomainObject.Predmet.ProtuStrankaListNazivFormatedOIB_1">
      <item>MIMO jednostavno društvo s ograničenom odgovornošću za ugostiteljstvo, OIB 82852719000</item>
    </derivirana_varijabla>
  </DomainObject.Predmet.ProtuStrankaListNazivFormatedOIB>
  <DomainObject.Predmet.OstaliListFormated>
    <izvorni_sadrzaj>
      <item>Martina Srdić punomoćnik sudionika u postupku MIMO jednostavno društvo s ograničenom odgovornošću za ugostiteljstvo</item>
    </izvorni_sadrzaj>
    <derivirana_varijabla naziv="DomainObject.Predmet.OstaliListFormated_1">
      <item>Martina Srdić punomoćnik sudionika u postupku MIMO jednostavno društvo s ograničenom odgovornošću za ugostiteljstvo</item>
    </derivirana_varijabla>
  </DomainObject.Predmet.OstaliListFormated>
  <DomainObject.Predmet.OstaliListFormatedOIB>
    <izvorni_sadrzaj>
      <item>Martina Srdić, OIB 88715422407 punomoćnik sudionika u postupku MIMO jednostavno društvo s ograničenom odgovornošću za ugostiteljstvo</item>
    </izvorni_sadrzaj>
    <derivirana_varijabla naziv="DomainObject.Predmet.OstaliListFormatedOIB_1">
      <item>Martina Srdić, OIB 88715422407 punomoćnik sudionika u postupku MIMO jednostavno društvo s ograničenom odgovornošću za ugostiteljstvo</item>
    </derivirana_varijabla>
  </DomainObject.Predmet.OstaliListFormatedOIB>
  <DomainObject.Predmet.OstaliListFormatedWithAdress>
    <izvorni_sadrzaj>
      <item>Martina Srdić, Mlinska 19, 43000 Brezovac punomoćnik sudionika u postupku MIMO jednostavno društvo s ograničenom odgovornošću za ugostiteljstvo</item>
    </izvorni_sadrzaj>
    <derivirana_varijabla naziv="DomainObject.Predmet.OstaliListFormatedWithAdress_1">
      <item>Martina Srdić, Mlinska 19, 43000 Brezovac punomoćnik sudionika u postupku MIMO jednostavno društvo s ograničenom odgovornošću za ugostiteljstvo</item>
    </derivirana_varijabla>
  </DomainObject.Predmet.OstaliListFormatedWithAdress>
  <DomainObject.Predmet.OstaliListFormatedWithAdressOIB>
    <izvorni_sadrzaj>
      <item>Martina Srdić, OIB 88715422407, Mlinska 19, 43000 Brezovac punomoćnik sudionika u postupku MIMO jednostavno društvo s ograničenom odgovornošću za ugostiteljstvo</item>
    </izvorni_sadrzaj>
    <derivirana_varijabla naziv="DomainObject.Predmet.OstaliListFormatedWithAdressOIB_1">
      <item>Martina Srdić, OIB 88715422407, Mlinska 19, 43000 Brezovac punomoćnik sudionika u postupku MIMO jednostavno društvo s ograničenom odgovornošću za ugostiteljstvo</item>
    </derivirana_varijabla>
  </DomainObject.Predmet.OstaliListFormatedWithAdressOIB>
  <DomainObject.Predmet.OstaliListNazivFormated>
    <izvorni_sadrzaj>
      <item>Martina Srdić</item>
    </izvorni_sadrzaj>
    <derivirana_varijabla naziv="DomainObject.Predmet.OstaliListNazivFormated_1">
      <item>Martina Srdić</item>
    </derivirana_varijabla>
  </DomainObject.Predmet.OstaliListNazivFormated>
  <DomainObject.Predmet.OstaliListNazivFormatedOIB>
    <izvorni_sadrzaj>
      <item>Martina Srdić, OIB 88715422407</item>
    </izvorni_sadrzaj>
    <derivirana_varijabla naziv="DomainObject.Predmet.OstaliListNazivFormatedOIB_1">
      <item>Martina Srdić, OIB 88715422407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St-275/2017-6</izvorni_sadrzaj>
    <derivirana_varijabla naziv="DomainObject.PoslovniBrojDokumenta_1">St-275/2017-6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MIMO jednostavno društvo s ograničenom odgovornošću za ugostiteljstvo</izvorni_sadrzaj>
    <derivirana_varijabla naziv="DomainObject.Predmet.ProtustrankaIDrugi_1">MIMO jednostavno društvo s ograničenom odgovornošću za ugostiteljstvo</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MIMO jednostavno društvo s ograničenom odgovornošću za ugostiteljstvo, OIB 82852719000, Augusta Šenoe 31, 43000 Bjelovar</izvorni_sadrzaj>
    <derivirana_varijabla naziv="DomainObject.Predmet.ProtustrankaIDrugiAdressOIB_1">MIMO jednostavno društvo s ograničenom odgovornošću za ugostiteljstvo, OIB 82852719000, Augusta Šenoe 31,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MIMO jednostavno društvo s ograničenom odgovornošću za ugostiteljstvo</item>
      <item>Martina Srdić</item>
    </izvorni_sadrzaj>
    <derivirana_varijabla naziv="DomainObject.Predmet.SudioniciListNaziv_1">
      <item>FINANCIJSKA AGENCIJA, RC ZAGREB, Podružnica Bjelovar</item>
      <item>MIMO jednostavno društvo s ograničenom odgovornošću za ugostiteljstvo</item>
      <item>Martina Srdić</item>
    </derivirana_varijabla>
  </DomainObject.Predmet.SudioniciListNaziv>
  <DomainObject.Predmet.SudioniciListAdressOIB>
    <izvorni_sadrzaj>
      <item>FINANCIJSKA AGENCIJA, RC ZAGREB, Podružnica Bjelovar, OIB 85821130368, F. Supila 4,43000 Bjelovar</item>
      <item>MIMO jednostavno društvo s ograničenom odgovornošću za ugostiteljstvo, OIB 82852719000, Augusta Šenoe 31,43000 Bjelovar</item>
      <item>Martina Srdić, OIB 88715422407, Mlinska 19,43000 Brezovac</item>
    </izvorni_sadrzaj>
    <derivirana_varijabla naziv="DomainObject.Predmet.SudioniciListAdressOIB_1">
      <item>FINANCIJSKA AGENCIJA, RC ZAGREB, Podružnica Bjelovar, OIB 85821130368, F. Supila 4,43000 Bjelovar</item>
      <item>MIMO jednostavno društvo s ograničenom odgovornošću za ugostiteljstvo, OIB 82852719000, Augusta Šenoe 31,43000 Bjelovar</item>
      <item>Martina Srdić, OIB 88715422407, Mlinska 19,43000 Brezovac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FCFE82-094D-461B-96BC-EAB949A229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2688</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2017-10-26T05:35:00Z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St-275/2017-6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