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5821" w14:paraId="32d582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FF105A">
        <w:rPr>
          <w:rStyle w:val="Naglaeno"/>
          <w:b w:val="false"/>
        </w:rPr>
        <w:t>162</w:t>
      </w:r>
      <w:r w:rsidR="00835621">
        <w:rPr>
          <w:rStyle w:val="Naglaeno"/>
          <w:b w:val="false"/>
        </w:rPr>
        <w:t>4</w:t>
      </w:r>
      <w:r w:rsidR="00FF105A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1405A6">
        <w:t>FIEDLIO LOGISTICS jednostavno društvo s ograničenom odgovornošću za prijevoz i usluge, Zagreb</w:t>
      </w:r>
      <w:r w:rsidR="009407D7">
        <w:t xml:space="preserve">, </w:t>
      </w:r>
      <w:r w:rsidR="001405A6">
        <w:t>Jordanovac 11</w:t>
      </w:r>
      <w:r w:rsidR="005B7C0B">
        <w:t xml:space="preserve">, </w:t>
      </w:r>
      <w:r w:rsidR="006152FF">
        <w:t xml:space="preserve">MBS: </w:t>
      </w:r>
      <w:r w:rsidR="00D44756">
        <w:t>0</w:t>
      </w:r>
      <w:r w:rsidR="001405A6">
        <w:t>81110810</w:t>
      </w:r>
      <w:r w:rsidR="006152FF">
        <w:t xml:space="preserve">, OIB: </w:t>
      </w:r>
      <w:r w:rsidR="001405A6">
        <w:t>31987626193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FF105A">
        <w:t>6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1405A6">
        <w:t>FIEDLIO LOGISTICS jednostavno društvo s ograničenom odgovornošću za prijevoz i usluge, Zagreb, Jordanovac 11, MBS: 081110810, OIB: 31987626193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1405A6">
        <w:t>9.122,93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265C33">
        <w:t>Krešo Anđelić, Zagreb, Jordanovac 11,</w:t>
      </w:r>
      <w:r w:rsidR="006244B4">
        <w:t xml:space="preserve"> OIB: </w:t>
      </w:r>
      <w:r w:rsidR="00265C33">
        <w:t>62180612812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1602F9">
        <w:t>6</w:t>
      </w:r>
      <w:r w:rsidR="00003B43">
        <w:t>2</w:t>
      </w:r>
      <w:r w:rsidR="00835621">
        <w:t>4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FF105A">
        <w:t>6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1B3F" w:rsidR="00DA1B3F">
      <w:r>
        <w:separator/>
      </w:r>
    </w:p>
  </w:endnote>
  <w:endnote w:id="0" w:type="continuationSeparator">
    <w:p w:rsidRDefault="00DA1B3F" w:rsidR="00DA1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1B3F" w:rsidR="00DA1B3F">
      <w:r>
        <w:separator/>
      </w:r>
    </w:p>
  </w:footnote>
  <w:footnote w:id="0" w:type="continuationSeparator">
    <w:p w:rsidRDefault="00DA1B3F" w:rsidR="00DA1B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43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05A6"/>
    <w:rsid w:val="001431BC"/>
    <w:rsid w:val="001437B2"/>
    <w:rsid w:val="001476AE"/>
    <w:rsid w:val="001555F4"/>
    <w:rsid w:val="001602F9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1007"/>
    <w:rsid w:val="0026541F"/>
    <w:rsid w:val="00265C33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A688D"/>
    <w:rsid w:val="003B282B"/>
    <w:rsid w:val="003B5119"/>
    <w:rsid w:val="003B757C"/>
    <w:rsid w:val="003C01DF"/>
    <w:rsid w:val="003C43C3"/>
    <w:rsid w:val="003C4F4B"/>
    <w:rsid w:val="003D02B1"/>
    <w:rsid w:val="003D131B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36DC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5621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4756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1B3F"/>
    <w:rsid w:val="00DA2EA6"/>
    <w:rsid w:val="00DA3A13"/>
    <w:rsid w:val="00DA3DF6"/>
    <w:rsid w:val="00DA4636"/>
    <w:rsid w:val="00DB4D59"/>
    <w:rsid w:val="00DD6682"/>
    <w:rsid w:val="00DE0539"/>
    <w:rsid w:val="00DE1523"/>
    <w:rsid w:val="00DE45C5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421C"/>
    <w:rsid w:val="00E550E4"/>
    <w:rsid w:val="00E60C19"/>
    <w:rsid w:val="00E7178A"/>
    <w:rsid w:val="00E7307F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E58E2"/>
    <w:rsid w:val="00FF105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6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A688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A688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88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88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6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A688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A688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88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88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1624</izvorni_sadrzaj>
    <derivirana_varijabla naziv="DomainObject.Predmet.Broj_1">1624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St-1624/2018</izvorni_sadrzaj>
    <derivirana_varijabla naziv="DomainObject.Predmet.OznakaBroj_1">St-1624/2018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FIDELIO LOGISTICS jednostavno društvo s ograničenom odgovornošću za prijevoz i usluge</izvorni_sadrzaj>
    <derivirana_varijabla naziv="DomainObject.Predmet.ProtustrankaFormated_1">  FIDELIO LOGISTICS jednostavno društvo s ograničenom odgovornošću za prijevoz i usluge</derivirana_varijabla>
  </DomainObject.Predmet.ProtustrankaFormated>
  <DomainObject.Predmet.ProtustrankaFormatedOIB>
    <izvorni_sadrzaj>  FIDELIO LOGISTICS jednostavno društvo s ograničenom odgovornošću za prijevoz i usluge, OIB 31987626193</izvorni_sadrzaj>
    <derivirana_varijabla naziv="DomainObject.Predmet.ProtustrankaFormatedOIB_1">  FIDELIO LOGISTICS jednostavno društvo s ograničenom odgovornošću za prijevoz i usluge, OIB 31987626193</derivirana_varijabla>
  </DomainObject.Predmet.ProtustrankaFormatedOIB>
  <DomainObject.Predmet.ProtustrankaFormatedWithAdress>
    <izvorni_sadrzaj> FIDELIO LOGISTICS jednostavno društvo s ograničenom odgovornošću za prijevoz i usluge, Jordanovac 11, 10000 Zagreb</izvorni_sadrzaj>
    <derivirana_varijabla naziv="DomainObject.Predmet.ProtustrankaFormatedWithAdress_1"> FIDELIO LOGISTICS jednostavno društvo s ograničenom odgovornošću za prijevoz i usluge, Jordanovac 11, 10000 Zagreb</derivirana_varijabla>
  </DomainObject.Predmet.ProtustrankaFormatedWithAdress>
  <DomainObject.Predmet.ProtustrankaFormatedWithAdressOIB>
    <izvorni_sadrzaj> FIDELIO LOGISTICS jednostavno društvo s ograničenom odgovornošću za prijevoz i usluge, OIB 31987626193, Jordanovac 11, 10000 Zagreb</izvorni_sadrzaj>
    <derivirana_varijabla naziv="DomainObject.Predmet.ProtustrankaFormatedWithAdressOIB_1"> FIDELIO LOGISTICS jednostavno društvo s ograničenom odgovornošću za prijevoz i usluge, OIB 31987626193, Jordanovac 11, 10000 Zagreb</derivirana_varijabla>
  </DomainObject.Predmet.ProtustrankaFormatedWithAdressOIB>
  <DomainObject.Predmet.ProtustrankaWithAdress>
    <izvorni_sadrzaj>FIDELIO LOGISTICS jednostavno društvo s ograničenom odgovornošću za prijevoz i usluge Jordanovac 11, 10000 Zagreb</izvorni_sadrzaj>
    <derivirana_varijabla naziv="DomainObject.Predmet.ProtustrankaWithAdress_1">FIDELIO LOGISTICS jednostavno društvo s ograničenom odgovornošću za prijevoz i usluge Jordanovac 11, 10000 Zagreb</derivirana_varijabla>
  </DomainObject.Predmet.ProtustrankaWithAdress>
  <DomainObject.Predmet.ProtustrankaWithAdressOIB>
    <izvorni_sadrzaj>FIDELIO LOGISTICS jednostavno društvo s ograničenom odgovornošću za prijevoz i usluge, OIB 31987626193, Jordanovac 11, 10000 Zagreb</izvorni_sadrzaj>
    <derivirana_varijabla naziv="DomainObject.Predmet.ProtustrankaWithAdressOIB_1">FIDELIO LOGISTICS jednostavno društvo s ograničenom odgovornošću za prijevoz i usluge, OIB 31987626193, Jordanovac 11, 10000 Zagreb</derivirana_varijabla>
  </DomainObject.Predmet.ProtustrankaWithAdressOIB>
  <DomainObject.Predmet.ProtustrankaNazivFormated>
    <izvorni_sadrzaj>FIDELIO LOGISTICS jednostavno društvo s ograničenom odgovornošću za prijevoz i usluge</izvorni_sadrzaj>
    <derivirana_varijabla naziv="DomainObject.Predmet.ProtustrankaNazivFormated_1">FIDELIO LOGISTICS jednostavno društvo s ograničenom odgovornošću za prijevoz i usluge</derivirana_varijabla>
  </DomainObject.Predmet.ProtustrankaNazivFormated>
  <DomainObject.Predmet.ProtustrankaNazivFormatedOIB>
    <izvorni_sadrzaj>FIDELIO LOGISTICS jednostavno društvo s ograničenom odgovornošću za prijevoz i usluge, OIB 31987626193</izvorni_sadrzaj>
    <derivirana_varijabla naziv="DomainObject.Predmet.ProtustrankaNazivFormatedOIB_1">FIDELIO LOGISTICS jednostavno društvo s ograničenom odgovornošću za prijevoz i usluge, OIB 31987626193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FIDELIO LOGISTICS jednostavno društvo s ograničenom odgovornošću za prijevoz i usluge</item>
    </izvorni_sadrzaj>
    <derivirana_varijabla naziv="DomainObject.Predmet.ProtuStrankaListFormated_1">
      <item>FIDELIO LOGISTICS jednostavno društvo s ograničenom odgovornošću za prijevoz i usluge</item>
    </derivirana_varijabla>
  </DomainObject.Predmet.ProtuStrankaListFormated>
  <DomainObject.Predmet.ProtuStrankaListFormatedOIB>
    <izvorni_sadrzaj>
      <item>FIDELIO LOGISTICS jednostavno društvo s ograničenom odgovornošću za prijevoz i usluge, OIB 31987626193</item>
    </izvorni_sadrzaj>
    <derivirana_varijabla naziv="DomainObject.Predmet.ProtuStrankaListFormatedOIB_1">
      <item>FIDELIO LOGISTICS jednostavno društvo s ograničenom odgovornošću za prijevoz i usluge, OIB 31987626193</item>
    </derivirana_varijabla>
  </DomainObject.Predmet.ProtuStrankaListFormatedOIB>
  <DomainObject.Predmet.ProtuStrankaListFormatedWithAdress>
    <izvorni_sadrzaj>
      <item>FIDELIO LOGISTICS jednostavno društvo s ograničenom odgovornošću za prijevoz i usluge, Jordanovac 11, 10000 Zagreb</item>
    </izvorni_sadrzaj>
    <derivirana_varijabla naziv="DomainObject.Predmet.ProtuStrankaListFormatedWithAdress_1">
      <item>FIDELIO LOGISTICS jednostavno društvo s ograničenom odgovornošću za prijevoz i usluge, Jordanovac 11, 10000 Zagreb</item>
    </derivirana_varijabla>
  </DomainObject.Predmet.ProtuStrankaListFormatedWithAdress>
  <DomainObject.Predmet.ProtuStrankaListFormatedWithAdressOIB>
    <izvorni_sadrzaj>
      <item>FIDELIO LOGISTICS jednostavno društvo s ograničenom odgovornošću za prijevoz i usluge, OIB 31987626193, Jordanovac 11, 10000 Zagreb</item>
    </izvorni_sadrzaj>
    <derivirana_varijabla naziv="DomainObject.Predmet.ProtuStrankaListFormatedWithAdressOIB_1">
      <item>FIDELIO LOGISTICS jednostavno društvo s ograničenom odgovornošću za prijevoz i usluge, OIB 31987626193, Jordanovac 11, 10000 Zagreb</item>
    </derivirana_varijabla>
  </DomainObject.Predmet.ProtuStrankaListFormatedWithAdressOIB>
  <DomainObject.Predmet.ProtuStrankaListNazivFormated>
    <izvorni_sadrzaj>
      <item>FIDELIO LOGISTICS jednostavno društvo s ograničenom odgovornošću za prijevoz i usluge</item>
    </izvorni_sadrzaj>
    <derivirana_varijabla naziv="DomainObject.Predmet.ProtuStrankaListNazivFormated_1">
      <item>FIDELIO LOGISTICS jednostavno društvo s ograničenom odgovornošću za prijevoz i usluge</item>
    </derivirana_varijabla>
  </DomainObject.Predmet.ProtuStrankaListNazivFormated>
  <DomainObject.Predmet.ProtuStrankaListNazivFormatedOIB>
    <izvorni_sadrzaj>
      <item>FIDELIO LOGISTICS jednostavno društvo s ograničenom odgovornošću za prijevoz i usluge, OIB 31987626193</item>
    </izvorni_sadrzaj>
    <derivirana_varijabla naziv="DomainObject.Predmet.ProtuStrankaListNazivFormatedOIB_1">
      <item>FIDELIO LOGISTICS jednostavno društvo s ograničenom odgovornošću za prijevoz i usluge, OIB 31987626193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FIDELIO LOGISTICS jednostavno društvo s ograničenom odgovornošću za prijevoz i usluge</izvorni_sadrzaj>
    <derivirana_varijabla naziv="DomainObject.Predmet.ProtustrankaIDrugi_1">FIDELIO LOGISTICS jednostavno društvo s ograničenom odgovornošću za prijevoz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FIDELIO LOGISTICS jednostavno društvo s ograničenom odgovornošću za prijevoz i usluge, OIB 31987626193, Jordanovac 11, 10000 Zagreb</izvorni_sadrzaj>
    <derivirana_varijabla naziv="DomainObject.Predmet.ProtustrankaIDrugiAdressOIB_1">FIDELIO LOGISTICS jednostavno društvo s ograničenom odgovornošću za prijevoz i usluge, OIB 31987626193, Jordanovac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FIDELIO LOGISTICS jednostavno društvo s ograničenom odgovornošću za prijevoz i usluge</item>
      <item>FINA Regionalni centar Zagreb</item>
    </izvorni_sadrzaj>
    <derivirana_varijabla naziv="DomainObject.Predmet.SudioniciListNaziv_1">
      <item>FIDELIO LOGISTICS jednostavno društvo s ograničenom odgovornošću za prijevoz i usluge</item>
      <item>FINA Regionalni centar Zagreb</item>
    </derivirana_varijabla>
  </DomainObject.Predmet.SudioniciListNaziv>
  <DomainObject.Predmet.SudioniciListAdressOIB>
    <izvorni_sadrzaj>
      <item>FIDELIO LOGISTICS jednostavno društvo s ograničenom odgovornošću za prijevoz i usluge, OIB 31987626193, Jordanovac 11,10000 Zagreb</item>
      <item>FINA Regionalni centar Zagreb, OIB 85821130368</item>
    </izvorni_sadrzaj>
    <derivirana_varijabla naziv="DomainObject.Predmet.SudioniciListAdressOIB_1">
      <item>FIDELIO LOGISTICS jednostavno društvo s ograničenom odgovornošću za prijevoz i usluge, OIB 31987626193, Jordanovac 11,10000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31987626193</item>
      <item>, OIB 85821130368</item>
    </izvorni_sadrzaj>
    <derivirana_varijabla naziv="DomainObject.Predmet.SudioniciListNazivOIB_1">
      <item>, OIB 31987626193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0BC01C-D64D-4278-8274-52C0244461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2191</properties:Characters>
  <properties:Lines>51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2019-01-15T10:53:00Z</dcterms:created>
  <dc:creator>Korisnik</dc:creator>
  <cp:lastModifiedBy>Maja Videnović</cp:lastModifiedBy>
  <cp:lastPrinted>2019-01-14T10:03:00Z</cp:lastPrinted>
  <dcterms:modified xmlns:xsi="http://www.w3.org/2001/XMLSchema-instance" xsi:type="dcterms:W3CDTF">2019-01-16T07:05:00Z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- 1624-18-ZG.docx)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