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62d1" w14:paraId="8ae62d1" w:rsidRDefault="009A6925" w:rsidP="00910611" w:rsidR="009A692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6925" w:rsidP="00910611" w:rsidR="009A6925">
      <w:r>
        <w:rPr>
          <w:rFonts w:eastAsia="MS Mincho"/>
        </w:rPr>
        <w:t xml:space="preserve">   REPUBLIKA HRVATSKA</w:t>
      </w:r>
    </w:p>
    <w:p w:rsidRDefault="009A6925" w:rsidP="00910611" w:rsidR="009A6925">
      <w:r>
        <w:rPr>
          <w:rFonts w:eastAsia="MS Mincho"/>
        </w:rPr>
        <w:t>TRGOVAČKI SUD U RIJECI</w:t>
      </w:r>
    </w:p>
    <w:p w:rsidRDefault="009A6925" w:rsidR="009A692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B92C47" w:rsidP="0010445C" w:rsidR="0010445C" w:rsidRPr="0010445C">
      <w:pPr>
        <w:jc w:val="both"/>
        <w:rPr>
          <w:lang w:val="hr-HR"/>
        </w:rPr>
      </w:pPr>
      <w:r>
        <w:rPr>
          <w:lang w:val="hr-HR"/>
        </w:rPr>
        <w:tab/>
      </w:r>
      <w:r w:rsidR="0010445C" w:rsidRPr="0010445C">
        <w:rPr>
          <w:lang w:val="hr-HR"/>
        </w:rPr>
        <w:t xml:space="preserve">Trgovački sud u Rijeci, </w:t>
      </w:r>
      <w:r w:rsidR="00643BC6" w:rsidRPr="00643BC6">
        <w:rPr>
          <w:lang w:val="hr-HR"/>
        </w:rPr>
        <w:t>OIB 88785964957</w:t>
      </w:r>
      <w:r w:rsidR="00643BC6">
        <w:rPr>
          <w:lang w:val="hr-HR"/>
        </w:rPr>
        <w:t xml:space="preserve">, </w:t>
      </w:r>
      <w:r w:rsidR="0010445C" w:rsidRPr="0010445C">
        <w:rPr>
          <w:lang w:val="hr-HR"/>
        </w:rPr>
        <w:t xml:space="preserve">po stečajnom sucu Danieli Korlević, u stečajnom postupku nad dužnikom </w:t>
      </w:r>
      <w:r w:rsidR="00D45013">
        <w:rPr>
          <w:b/>
          <w:lang w:val="hr-HR"/>
        </w:rPr>
        <w:t xml:space="preserve">HIT </w:t>
      </w:r>
      <w:r w:rsidR="00AE662C">
        <w:rPr>
          <w:b/>
          <w:lang w:val="hr-HR"/>
        </w:rPr>
        <w:t xml:space="preserve">- </w:t>
      </w:r>
      <w:r w:rsidR="00D45013">
        <w:rPr>
          <w:b/>
          <w:lang w:val="hr-HR"/>
        </w:rPr>
        <w:t>MARINA d.o.o. Novi Vinodolski, Mel bb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 xml:space="preserve">dana </w:t>
      </w:r>
      <w:r w:rsidR="00E12D20">
        <w:rPr>
          <w:lang w:val="hr-HR"/>
        </w:rPr>
        <w:t>11</w:t>
      </w:r>
      <w:r w:rsidR="00AE662C">
        <w:rPr>
          <w:lang w:val="hr-HR"/>
        </w:rPr>
        <w:t>. studenoga 2016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AE662C" w:rsidR="001A78E5" w:rsidRPr="001A78E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 xml:space="preserve">upisana u zemljišnim knjigama </w:t>
      </w:r>
      <w:r w:rsidR="00211416" w:rsidRPr="00211416">
        <w:rPr>
          <w:lang w:val="hr-HR"/>
        </w:rPr>
        <w:t>Općinskog suda u Rijeci, zemljišnoknjižni odjel Crikvenica označena kao: posebni dio kuće sagrađen na k</w:t>
      </w:r>
      <w:r w:rsidR="00211416">
        <w:rPr>
          <w:lang w:val="hr-HR"/>
        </w:rPr>
        <w:t>.</w:t>
      </w:r>
      <w:r w:rsidR="00211416" w:rsidRPr="00211416">
        <w:rPr>
          <w:lang w:val="hr-HR"/>
        </w:rPr>
        <w:t>č.br. 598/9 i to: stambeni prostor broj 8 u potkrovlju, koji se sastoji od dnevnog boravka, kuhinje, sobe, kupaonice i balkona, korisne površine 41,55 m2, upisano u zk.ul. 4541, poduložak 2274, k.o. Crikvenica</w:t>
      </w:r>
      <w:r w:rsidR="001B3965">
        <w:rPr>
          <w:lang w:val="hr-HR"/>
        </w:rPr>
        <w:t xml:space="preserve">, </w:t>
      </w:r>
      <w:r w:rsidR="005F2F8F">
        <w:rPr>
          <w:lang w:val="hr-HR"/>
        </w:rPr>
        <w:t>kupcu</w:t>
      </w:r>
      <w:r w:rsidR="001B3965">
        <w:rPr>
          <w:lang w:val="hr-HR"/>
        </w:rPr>
        <w:t xml:space="preserve"> </w:t>
      </w:r>
      <w:r w:rsidR="00211416" w:rsidRPr="00211416">
        <w:rPr>
          <w:lang w:val="hr-HR"/>
        </w:rPr>
        <w:t>RATK</w:t>
      </w:r>
      <w:r w:rsidR="00211416">
        <w:rPr>
          <w:lang w:val="hr-HR"/>
        </w:rPr>
        <w:t>U</w:t>
      </w:r>
      <w:r w:rsidR="00211416" w:rsidRPr="00211416">
        <w:rPr>
          <w:lang w:val="hr-HR"/>
        </w:rPr>
        <w:t xml:space="preserve"> BARETIĆ iz Grižana - Belgrad, Baretići 20, OIB 77479394315</w:t>
      </w:r>
      <w:r w:rsidR="001B3965">
        <w:rPr>
          <w:lang w:val="hr-HR"/>
        </w:rPr>
        <w:t xml:space="preserve">. </w:t>
      </w:r>
    </w:p>
    <w:p w:rsidRDefault="00DF11F1" w:rsidP="00DF11F1" w:rsidR="00DF11F1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E67700" w:rsidP="00DF11F1" w:rsidR="00E67700">
      <w:pPr>
        <w:jc w:val="both"/>
        <w:rPr>
          <w:lang w:val="hr-HR"/>
        </w:rPr>
      </w:pPr>
    </w:p>
    <w:p w:rsidRDefault="00DF11F1" w:rsidP="00DF11F1" w:rsidR="00E107DA" w:rsidRPr="0020651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D45013">
        <w:rPr>
          <w:lang w:val="hr-HR"/>
        </w:rPr>
        <w:t>162/10-</w:t>
      </w:r>
      <w:r w:rsidR="00211416">
        <w:rPr>
          <w:lang w:val="hr-HR"/>
        </w:rPr>
        <w:t>1126</w:t>
      </w:r>
      <w:r w:rsidR="001A78E5">
        <w:rPr>
          <w:lang w:val="hr-HR"/>
        </w:rPr>
        <w:t xml:space="preserve"> od</w:t>
      </w:r>
      <w:r w:rsidR="00BF02EB">
        <w:rPr>
          <w:lang w:val="hr-HR"/>
        </w:rPr>
        <w:t xml:space="preserve"> </w:t>
      </w:r>
      <w:r w:rsidR="00E12D20">
        <w:rPr>
          <w:lang w:val="hr-HR"/>
        </w:rPr>
        <w:t>30. rujna</w:t>
      </w:r>
      <w:r w:rsidR="00BF02EB">
        <w:rPr>
          <w:lang w:val="hr-HR"/>
        </w:rPr>
        <w:t xml:space="preserve"> 201</w:t>
      </w:r>
      <w:r w:rsidR="00AE662C">
        <w:rPr>
          <w:lang w:val="hr-HR"/>
        </w:rPr>
        <w:t>6</w:t>
      </w:r>
      <w:r w:rsidR="00BF02EB">
        <w:rPr>
          <w:lang w:val="hr-HR"/>
        </w:rPr>
        <w:t>.</w:t>
      </w:r>
      <w:r w:rsidR="001B3965">
        <w:rPr>
          <w:lang w:val="hr-HR"/>
        </w:rPr>
        <w:t xml:space="preserve">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 xml:space="preserve">dosuđena je nekretnina označena u izreci ovog zaključka kupcu </w:t>
      </w:r>
      <w:r w:rsidR="00211416" w:rsidRPr="00211416">
        <w:rPr>
          <w:lang w:val="hr-HR"/>
        </w:rPr>
        <w:t>RATK</w:t>
      </w:r>
      <w:r w:rsidR="00211416">
        <w:rPr>
          <w:lang w:val="hr-HR"/>
        </w:rPr>
        <w:t>U</w:t>
      </w:r>
      <w:r w:rsidR="00211416" w:rsidRPr="00211416">
        <w:rPr>
          <w:lang w:val="hr-HR"/>
        </w:rPr>
        <w:t xml:space="preserve"> BARETIĆ iz Grižana - Belgrad, Baretići 20, OIB 77479394315</w:t>
      </w:r>
      <w:r w:rsidR="00E045F0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E045F0">
        <w:rPr>
          <w:lang w:val="hr-HR"/>
        </w:rPr>
        <w:t>Rješenje je pos</w:t>
      </w:r>
      <w:r w:rsidR="00E107DA" w:rsidRPr="00E045F0">
        <w:rPr>
          <w:lang w:val="hr-HR"/>
        </w:rPr>
        <w:t>talo pravomoćno dana</w:t>
      </w:r>
      <w:r w:rsidR="001A78E5" w:rsidRPr="00E045F0">
        <w:rPr>
          <w:lang w:val="hr-HR"/>
        </w:rPr>
        <w:t xml:space="preserve"> </w:t>
      </w:r>
      <w:r w:rsidR="00E12D20">
        <w:rPr>
          <w:lang w:val="hr-HR"/>
        </w:rPr>
        <w:t>14</w:t>
      </w:r>
      <w:r w:rsidR="00AE662C">
        <w:rPr>
          <w:lang w:val="hr-HR"/>
        </w:rPr>
        <w:t>. listopada 2016</w:t>
      </w:r>
      <w:r w:rsidR="001A78E5" w:rsidRPr="00E045F0">
        <w:rPr>
          <w:lang w:val="hr-HR"/>
        </w:rPr>
        <w:t>.</w:t>
      </w:r>
      <w:r w:rsidR="00D45013" w:rsidRPr="00E045F0">
        <w:rPr>
          <w:lang w:val="hr-HR"/>
        </w:rPr>
        <w:t xml:space="preserve"> </w:t>
      </w:r>
      <w:r w:rsidR="001A78E5" w:rsidRPr="00E045F0">
        <w:rPr>
          <w:lang w:val="hr-HR"/>
        </w:rPr>
        <w:t>g</w:t>
      </w:r>
      <w:r w:rsidR="00D45013" w:rsidRPr="00E045F0">
        <w:rPr>
          <w:lang w:val="hr-HR"/>
        </w:rPr>
        <w:t>odine</w:t>
      </w:r>
      <w:r w:rsidRPr="00E045F0">
        <w:rPr>
          <w:lang w:val="hr-HR"/>
        </w:rPr>
        <w:t xml:space="preserve">. Kupac je za predmetnu nekretninu položio kupovninu u visini od </w:t>
      </w:r>
      <w:r w:rsidR="00211416">
        <w:rPr>
          <w:lang w:val="hr-HR"/>
        </w:rPr>
        <w:t>212</w:t>
      </w:r>
      <w:r w:rsidR="00E12D20">
        <w:rPr>
          <w:lang w:val="hr-HR"/>
        </w:rPr>
        <w:t>.500</w:t>
      </w:r>
      <w:r w:rsidR="00BF02EB" w:rsidRPr="00E045F0">
        <w:rPr>
          <w:lang w:val="hr-HR"/>
        </w:rPr>
        <w:t>,00 kn</w:t>
      </w:r>
      <w:r w:rsidRPr="00E045F0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 xml:space="preserve">Ovršnog zakona (NN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E12D20">
        <w:rPr>
          <w:lang w:val="hr-HR"/>
        </w:rPr>
        <w:t>11</w:t>
      </w:r>
      <w:r w:rsidR="001B3965">
        <w:rPr>
          <w:lang w:val="hr-HR"/>
        </w:rPr>
        <w:t>. studenoga</w:t>
      </w:r>
      <w:r w:rsidR="000D0D61" w:rsidRPr="00E67700">
        <w:rPr>
          <w:lang w:val="hr-HR"/>
        </w:rPr>
        <w:t xml:space="preserve"> 201</w:t>
      </w:r>
      <w:r w:rsidR="00AE662C">
        <w:rPr>
          <w:lang w:val="hr-HR"/>
        </w:rPr>
        <w:t>6</w:t>
      </w:r>
      <w:r w:rsidRPr="00E67700">
        <w:rPr>
          <w:lang w:val="hr-HR"/>
        </w:rPr>
        <w:t>. godine</w:t>
      </w:r>
    </w:p>
    <w:p w:rsidRDefault="00B86020" w:rsidP="00DF11F1" w:rsidR="00B86020">
      <w:pPr>
        <w:jc w:val="center"/>
        <w:rPr>
          <w:lang w:val="hr-HR"/>
        </w:rPr>
      </w:pPr>
    </w:p>
    <w:p w:rsidRDefault="009F4FB4" w:rsidP="00DF11F1" w:rsidR="009F4FB4" w:rsidRPr="00E67700">
      <w:pPr>
        <w:jc w:val="center"/>
        <w:rPr>
          <w:lang w:val="hr-HR"/>
        </w:rPr>
      </w:pPr>
    </w:p>
    <w:p w:rsidRDefault="00B86020" w:rsidP="00B86020" w:rsidR="00B86020" w:rsidRPr="00E67700">
      <w:pPr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</w:t>
      </w:r>
      <w:r w:rsidR="007976A0">
        <w:rPr>
          <w:bCs/>
          <w:lang w:val="hr-HR"/>
        </w:rPr>
        <w:t xml:space="preserve">   </w:t>
      </w:r>
      <w:r w:rsidRPr="00E67700">
        <w:rPr>
          <w:bCs/>
          <w:lang w:val="hr-HR"/>
        </w:rPr>
        <w:t xml:space="preserve"> Stečajni sudac</w:t>
      </w:r>
    </w:p>
    <w:p w:rsidRDefault="00DF11F1" w:rsidP="00E87EBB" w:rsidR="00643BC6">
      <w:pPr>
        <w:ind w:firstLine="708" w:left="1416"/>
        <w:jc w:val="right"/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Daniela Korlević</w:t>
      </w:r>
      <w:r w:rsidR="00B86020" w:rsidRPr="00E67700">
        <w:rPr>
          <w:lang w:val="hr-HR"/>
        </w:rPr>
        <w:t xml:space="preserve"> </w:t>
      </w:r>
      <w:r w:rsidR="00E87EBB">
        <w:t xml:space="preserve"> </w:t>
      </w:r>
    </w:p>
    <w:p w:rsidRDefault="009F4FB4" w:rsidP="009F4FB4" w:rsidR="006821A5">
      <w:pPr>
        <w:ind w:firstLine="708" w:left="1416"/>
        <w:jc w:val="right"/>
      </w:pPr>
      <w:r>
        <w:t xml:space="preserve"> </w:t>
      </w:r>
      <w:r w:rsidR="006821A5" w:rsidRPr="00737DD5">
        <w:t xml:space="preserve"> </w:t>
      </w:r>
      <w:r w:rsidR="006821A5">
        <w:t xml:space="preserve">  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E662C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E045F0" w:rsidP="00DF11F1" w:rsidR="00E045F0">
      <w:pPr>
        <w:rPr>
          <w:b/>
          <w:sz w:val="20"/>
          <w:szCs w:val="20"/>
          <w:lang w:val="hr-HR"/>
        </w:rPr>
      </w:pPr>
    </w:p>
    <w:p w:rsidRDefault="00211416" w:rsidP="00DF11F1" w:rsidR="00211416">
      <w:pPr>
        <w:rPr>
          <w:b/>
          <w:sz w:val="20"/>
          <w:szCs w:val="20"/>
          <w:lang w:val="hr-HR"/>
        </w:rPr>
      </w:pPr>
    </w:p>
    <w:p w:rsidRDefault="00E87EBB" w:rsidP="00DF11F1" w:rsidR="00E87EBB">
      <w:pPr>
        <w:rPr>
          <w:b/>
          <w:sz w:val="20"/>
          <w:szCs w:val="20"/>
          <w:lang w:val="hr-HR"/>
        </w:rPr>
      </w:pPr>
    </w:p>
    <w:p w:rsidRDefault="00E87EBB" w:rsidP="00DF11F1" w:rsidR="00E87EBB">
      <w:pPr>
        <w:rPr>
          <w:b/>
          <w:sz w:val="20"/>
          <w:szCs w:val="20"/>
          <w:lang w:val="hr-HR"/>
        </w:rPr>
      </w:pPr>
    </w:p>
    <w:p w:rsidRDefault="00643BC6" w:rsidP="00DF11F1" w:rsidR="00643BC6">
      <w:pPr>
        <w:rPr>
          <w:b/>
          <w:sz w:val="20"/>
          <w:szCs w:val="20"/>
          <w:lang w:val="hr-HR"/>
        </w:rPr>
      </w:pP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lastRenderedPageBreak/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1B3965" w:rsidRPr="001B3965">
        <w:rPr>
          <w:sz w:val="20"/>
          <w:szCs w:val="20"/>
        </w:rPr>
        <w:t>Dušan Crljenko</w:t>
      </w:r>
      <w:r w:rsidR="001B3965">
        <w:t xml:space="preserve"> </w:t>
      </w:r>
      <w:r w:rsidR="001B3965" w:rsidRPr="00BB2DBB">
        <w:t xml:space="preserve"> </w:t>
      </w:r>
    </w:p>
    <w:p w:rsidRDefault="00DF11F1" w:rsidP="00DF11F1" w:rsidR="002A261F" w:rsidRPr="001B3965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5F2F8F">
        <w:rPr>
          <w:sz w:val="20"/>
          <w:szCs w:val="20"/>
          <w:lang w:val="hr-HR"/>
        </w:rPr>
        <w:t xml:space="preserve"> </w:t>
      </w:r>
      <w:r w:rsidR="00211416" w:rsidRPr="00211416">
        <w:rPr>
          <w:sz w:val="20"/>
          <w:szCs w:val="20"/>
          <w:lang w:val="hr-HR"/>
        </w:rPr>
        <w:t>RATK</w:t>
      </w:r>
      <w:r w:rsidR="00211416">
        <w:rPr>
          <w:sz w:val="20"/>
          <w:szCs w:val="20"/>
          <w:lang w:val="hr-HR"/>
        </w:rPr>
        <w:t>U</w:t>
      </w:r>
      <w:r w:rsidR="00211416" w:rsidRPr="00211416">
        <w:rPr>
          <w:sz w:val="20"/>
          <w:szCs w:val="20"/>
          <w:lang w:val="hr-HR"/>
        </w:rPr>
        <w:t xml:space="preserve"> BARETIĆ iz Grižana - Belgrad, Baretići 20, </w:t>
      </w:r>
      <w:r w:rsidR="00211416">
        <w:rPr>
          <w:sz w:val="20"/>
          <w:szCs w:val="20"/>
          <w:lang w:val="hr-HR"/>
        </w:rPr>
        <w:t xml:space="preserve"> </w:t>
      </w:r>
    </w:p>
    <w:p w:rsidRDefault="00643BC6" w:rsidP="00DF11F1" w:rsidR="000D0D61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 suda</w:t>
      </w:r>
    </w:p>
    <w:p w:rsidRDefault="00643BC6" w:rsidP="00DF11F1" w:rsidR="00643BC6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E12D20">
        <w:rPr>
          <w:sz w:val="20"/>
          <w:szCs w:val="20"/>
          <w:lang w:val="hr-HR"/>
        </w:rPr>
        <w:t>11</w:t>
      </w:r>
      <w:r w:rsidR="001B3965">
        <w:rPr>
          <w:sz w:val="20"/>
          <w:szCs w:val="20"/>
          <w:lang w:val="hr-HR"/>
        </w:rPr>
        <w:t>.11</w:t>
      </w:r>
      <w:r w:rsidR="00AE662C">
        <w:rPr>
          <w:sz w:val="20"/>
          <w:szCs w:val="20"/>
          <w:lang w:val="hr-HR"/>
        </w:rPr>
        <w:t>.2016</w:t>
      </w:r>
      <w:r w:rsidR="000D0D61" w:rsidRPr="005F2F8F">
        <w:rPr>
          <w:sz w:val="20"/>
          <w:szCs w:val="20"/>
          <w:lang w:val="hr-HR"/>
        </w:rPr>
        <w:t>.g.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692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D45013">
      <w:t>162/10-</w:t>
    </w:r>
    <w:r w:rsidR="00211416">
      <w:t>1163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74C40"/>
    <w:rsid w:val="000D0D61"/>
    <w:rsid w:val="000D1944"/>
    <w:rsid w:val="000E472C"/>
    <w:rsid w:val="000E5290"/>
    <w:rsid w:val="0010445C"/>
    <w:rsid w:val="0014177E"/>
    <w:rsid w:val="001A5B2E"/>
    <w:rsid w:val="001A78E5"/>
    <w:rsid w:val="001B1214"/>
    <w:rsid w:val="001B3965"/>
    <w:rsid w:val="001C1CF0"/>
    <w:rsid w:val="00206515"/>
    <w:rsid w:val="00211416"/>
    <w:rsid w:val="00233AB0"/>
    <w:rsid w:val="00284CBE"/>
    <w:rsid w:val="00291BFA"/>
    <w:rsid w:val="002A261F"/>
    <w:rsid w:val="002E65C6"/>
    <w:rsid w:val="00314664"/>
    <w:rsid w:val="0033203E"/>
    <w:rsid w:val="003326AD"/>
    <w:rsid w:val="003975CB"/>
    <w:rsid w:val="003C489C"/>
    <w:rsid w:val="003E2D7C"/>
    <w:rsid w:val="00407889"/>
    <w:rsid w:val="00425748"/>
    <w:rsid w:val="0045521F"/>
    <w:rsid w:val="00523FD9"/>
    <w:rsid w:val="00557C64"/>
    <w:rsid w:val="005F2F8F"/>
    <w:rsid w:val="00643BC6"/>
    <w:rsid w:val="00664921"/>
    <w:rsid w:val="006821A5"/>
    <w:rsid w:val="00697E3C"/>
    <w:rsid w:val="006D3B3D"/>
    <w:rsid w:val="006D5481"/>
    <w:rsid w:val="00754D4E"/>
    <w:rsid w:val="007976A0"/>
    <w:rsid w:val="00822469"/>
    <w:rsid w:val="008F49AB"/>
    <w:rsid w:val="00956577"/>
    <w:rsid w:val="0096089E"/>
    <w:rsid w:val="009A006E"/>
    <w:rsid w:val="009A6925"/>
    <w:rsid w:val="009A6F12"/>
    <w:rsid w:val="009F4FB4"/>
    <w:rsid w:val="00A30E02"/>
    <w:rsid w:val="00A40578"/>
    <w:rsid w:val="00A523A8"/>
    <w:rsid w:val="00A901E4"/>
    <w:rsid w:val="00AE662C"/>
    <w:rsid w:val="00B56FE4"/>
    <w:rsid w:val="00B86020"/>
    <w:rsid w:val="00B92C47"/>
    <w:rsid w:val="00BC0F2A"/>
    <w:rsid w:val="00BF02EB"/>
    <w:rsid w:val="00C22E7F"/>
    <w:rsid w:val="00C84A6F"/>
    <w:rsid w:val="00CC70FC"/>
    <w:rsid w:val="00CE127C"/>
    <w:rsid w:val="00CF60DC"/>
    <w:rsid w:val="00D11176"/>
    <w:rsid w:val="00D200E7"/>
    <w:rsid w:val="00D218B9"/>
    <w:rsid w:val="00D26665"/>
    <w:rsid w:val="00D45013"/>
    <w:rsid w:val="00DA245A"/>
    <w:rsid w:val="00DB6C69"/>
    <w:rsid w:val="00DF11F1"/>
    <w:rsid w:val="00E045F0"/>
    <w:rsid w:val="00E06C15"/>
    <w:rsid w:val="00E107DA"/>
    <w:rsid w:val="00E10C8B"/>
    <w:rsid w:val="00E12D20"/>
    <w:rsid w:val="00E31C65"/>
    <w:rsid w:val="00E67700"/>
    <w:rsid w:val="00E87EBB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9A6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9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A6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6925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9A6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9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A6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6925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265</properties:Words>
  <properties:Characters>1336</properties:Characters>
  <properties:Lines>55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2016-11-11T09:29:00Z</dcterms:created>
  <dc:creator>dcmelik</dc:creator>
  <cp:lastModifiedBy>Jasna Radulović</cp:lastModifiedBy>
  <cp:lastPrinted>2016-11-11T09:30:00Z</cp:lastPrinted>
  <dcterms:modified xmlns:xsi="http://www.w3.org/2001/XMLSchema-instance" xsi:type="dcterms:W3CDTF">2016-11-11T09:30:00Z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