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0ea0" w14:paraId="fb10ea0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6C6D3B" w:rsidP="00DE777C" w:rsidR="00720596" w:rsidRPr="002A342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6C6D3B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6C6D3B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6C6D3B">
        <w:rPr>
          <w:sz w:val="24"/>
          <w:szCs w:val="24"/>
          <w:lang w:val="pt-BR"/>
        </w:rPr>
        <w:t>-170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E41C26">
        <w:rPr>
          <w:sz w:val="24"/>
          <w:szCs w:val="24"/>
        </w:rPr>
        <w:t>19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30C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="0041681E" w:rsidRPr="0041681E">
        <w:rPr>
          <w:sz w:val="24"/>
          <w:szCs w:val="24"/>
        </w:rPr>
        <w:t xml:space="preserve"> Ivice Krilčića iz Zagreba, Siget 15A, OIB: 79053886409</w:t>
      </w:r>
      <w:r w:rsidR="0041681E">
        <w:rPr>
          <w:sz w:val="24"/>
          <w:szCs w:val="24"/>
        </w:rPr>
        <w:t>, broj: IBAN HR9623600003221293176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F44540">
        <w:rPr>
          <w:sz w:val="24"/>
          <w:szCs w:val="24"/>
        </w:rPr>
        <w:t>Ivica Krilčić</w:t>
      </w:r>
      <w:r w:rsidR="00502C24" w:rsidRPr="00EA751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F44540" w:rsidRPr="00F44540">
        <w:rPr>
          <w:sz w:val="24"/>
          <w:szCs w:val="24"/>
        </w:rPr>
        <w:t xml:space="preserve">Ivica Krilčić </w:t>
      </w:r>
      <w:r w:rsidR="00502C24">
        <w:rPr>
          <w:sz w:val="24"/>
          <w:szCs w:val="24"/>
        </w:rPr>
        <w:t>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F44540">
        <w:rPr>
          <w:sz w:val="24"/>
          <w:szCs w:val="24"/>
        </w:rPr>
        <w:t>podnesku od 18</w:t>
      </w:r>
      <w:r w:rsidR="002534F0">
        <w:rPr>
          <w:sz w:val="24"/>
          <w:szCs w:val="24"/>
        </w:rPr>
        <w:t>. srpnja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44540">
        <w:rPr>
          <w:sz w:val="24"/>
          <w:szCs w:val="24"/>
        </w:rPr>
        <w:t>19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C6D3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6C6D3B" w:rsidP="00400817" w:rsidR="006C6D3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C6D3B" w:rsidP="00400817" w:rsidR="006C6D3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6C6D3B" w:rsidR="009E33A3">
      <w:pPr>
        <w:jc w:val="both"/>
        <w:rPr>
          <w:sz w:val="24"/>
          <w:szCs w:val="24"/>
        </w:rPr>
      </w:pPr>
    </w:p>
    <w:p w:rsidRDefault="006C6D3B" w:rsidP="006C6D3B" w:rsidR="006C6D3B" w:rsidRPr="006C6D3B">
      <w:pPr>
        <w:jc w:val="both"/>
        <w:rPr>
          <w:sz w:val="24"/>
          <w:szCs w:val="24"/>
        </w:rPr>
      </w:pPr>
    </w:p>
    <w:sectPr w:rsidR="006C6D3B" w:rsidRPr="006C6D3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6C6D3B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152A2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27A74"/>
    <w:rsid w:val="00B4513B"/>
    <w:rsid w:val="00B75C25"/>
    <w:rsid w:val="00B7625C"/>
    <w:rsid w:val="00B96AAA"/>
    <w:rsid w:val="00BC0213"/>
    <w:rsid w:val="00BC6197"/>
    <w:rsid w:val="00BF30CB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3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D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D3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D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D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St-5156/2015-168</izvorni_sadrzaj>
    <derivirana_varijabla naziv="DomainObject.PredzadnjaOdlukaIzPredmeta.Oznaka_1">St-5156/2015-168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967</properties:Characters>
  <properties:Lines>41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2019-07-19T09:59:00Z</dcterms:created>
  <dc:creator>nmarkovic</dc:creator>
  <cp:lastModifiedBy>Dijana Hadžić</cp:lastModifiedBy>
  <cp:lastPrinted>2019-07-19T11:15:00Z</cp:lastPrinted>
  <dcterms:modified xmlns:xsi="http://www.w3.org/2001/XMLSchema-instance" xsi:type="dcterms:W3CDTF">2019-07-19T11:16:00Z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(98. zaključak - vraćanje jamčevine Krilčić.docx)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