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53dbb" w14:paraId="ef53dbb" w:rsidRDefault="00D970B2" w:rsidP="00D970B2" w:rsidR="00D970B2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98192A" w:rsidP="00D970B2" w:rsidR="00D970B2">
      <w:pPr>
        <w:tabs>
          <w:tab w:pos="7020" w:val="left"/>
        </w:tabs>
      </w:pPr>
      <w:r>
        <w:t>REPUBLIKA</w:t>
      </w:r>
      <w:r w:rsidR="00D970B2">
        <w:t xml:space="preserve">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</w:p>
    <w:p w:rsidRDefault="00347DCD" w:rsidP="00D970B2" w:rsidR="00D970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89. St-</w:t>
      </w:r>
      <w:r w:rsidR="00B00BB3">
        <w:t>4</w:t>
      </w:r>
      <w:r w:rsidR="003142D7">
        <w:t>645</w:t>
      </w:r>
      <w:r w:rsidR="003547F9">
        <w:t>/2015</w:t>
      </w:r>
      <w:r w:rsidR="002F7380">
        <w:t>-4</w:t>
      </w:r>
    </w:p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B00BB3">
        <w:t>4</w:t>
      </w:r>
      <w:r w:rsidR="003142D7">
        <w:t>645</w:t>
      </w:r>
      <w:r w:rsidR="003547F9">
        <w:t>/2015</w:t>
      </w:r>
      <w:r>
        <w:t xml:space="preserve">, temeljem odredbe članka 430. Stečajnog zakona (N.N. br. 71/15.), dana </w:t>
      </w:r>
      <w:r w:rsidR="0098192A">
        <w:t>2</w:t>
      </w:r>
      <w:r w:rsidR="002F7380">
        <w:t>2</w:t>
      </w:r>
      <w:r w:rsidR="0098192A">
        <w:t xml:space="preserve">. siječnja 2016., </w:t>
      </w:r>
      <w:r>
        <w:t>objavljuje:</w:t>
      </w:r>
    </w:p>
    <w:p w:rsidRDefault="00D970B2" w:rsidP="00D970B2" w:rsidR="00D970B2">
      <w:pPr>
        <w:rPr>
          <w:sz w:val="40"/>
          <w:szCs w:val="40"/>
        </w:rPr>
      </w:pPr>
    </w:p>
    <w:p w:rsidRDefault="00D970B2" w:rsidP="00D970B2" w:rsidR="00D970B2" w:rsidRPr="0098192A">
      <w:pPr>
        <w:jc w:val="center"/>
      </w:pPr>
      <w:r w:rsidRPr="0098192A">
        <w:t>O G L A S</w:t>
      </w:r>
    </w:p>
    <w:p w:rsidRDefault="00D970B2" w:rsidP="00D970B2" w:rsidR="00D970B2">
      <w:pPr>
        <w:rPr>
          <w:b/>
        </w:rPr>
      </w:pPr>
    </w:p>
    <w:p w:rsidRDefault="00D970B2" w:rsidP="00630CF7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3142D7">
        <w:t>UDRUGA ZAŠTITARA I REDARA "ZIHER", OIB 19605784550, Zagreb, Kolarova 2</w:t>
      </w:r>
      <w:r>
        <w:t xml:space="preserve">. </w:t>
      </w:r>
    </w:p>
    <w:p w:rsidRDefault="00D970B2" w:rsidP="00D970B2" w:rsidR="00D970B2">
      <w:pPr>
        <w:pStyle w:val="Odlomakpopisa"/>
        <w:ind w:left="1428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3142D7">
        <w:t>3.182,70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98192A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2</w:t>
      </w:r>
      <w:r w:rsidR="002F7380">
        <w:t>2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98192A">
        <w:t>na Dorić Hadžisejdić</w:t>
      </w:r>
    </w:p>
    <w:p w:rsidRDefault="0098192A" w:rsidP="00D970B2" w:rsidR="0098192A">
      <w:pPr>
        <w:jc w:val="right"/>
      </w:pPr>
    </w:p>
    <w:p w:rsidRDefault="008F3AB7" w:rsidP="0098192A" w:rsidR="008F3AB7">
      <w:pPr>
        <w:jc w:val="both"/>
      </w:pPr>
    </w:p>
    <w:p w:rsidRDefault="008E4414" w:rsidP="0098192A" w:rsidR="008E4414">
      <w:pPr>
        <w:jc w:val="both"/>
      </w:pPr>
    </w:p>
    <w:p w:rsidRDefault="0098192A" w:rsidP="0098192A" w:rsidR="0098192A">
      <w:pPr>
        <w:jc w:val="both"/>
      </w:pPr>
      <w:r>
        <w:t>DNA:</w:t>
      </w:r>
    </w:p>
    <w:p w:rsidRDefault="0098192A" w:rsidP="0098192A" w:rsidR="0098192A">
      <w:pPr>
        <w:pStyle w:val="Odlomakpopisa"/>
        <w:numPr>
          <w:ilvl w:val="0"/>
          <w:numId w:val="3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98192A" w:rsidR="009A248B">
      <w:headerReference w:type="default" r:id="rId10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92A" w:rsidP="0098192A" w:rsidR="0098192A">
      <w:r>
        <w:separator/>
      </w:r>
    </w:p>
  </w:endnote>
  <w:endnote w:id="0" w:type="continuationSeparator">
    <w:p w:rsidRDefault="0098192A" w:rsidP="0098192A" w:rsidR="00981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92A" w:rsidP="0098192A" w:rsidR="0098192A">
      <w:r>
        <w:separator/>
      </w:r>
    </w:p>
  </w:footnote>
  <w:footnote w:id="0" w:type="continuationSeparator">
    <w:p w:rsidRDefault="0098192A" w:rsidP="0098192A" w:rsidR="009819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92A" w:rsidR="0098192A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F8E4AB7"/>
    <w:multiLevelType w:val="hybridMultilevel"/>
    <w:tmpl w:val="5F828EE0"/>
    <w:lvl w:tplc="EF926782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02A22"/>
    <w:rsid w:val="00011472"/>
    <w:rsid w:val="000B3EF2"/>
    <w:rsid w:val="00101281"/>
    <w:rsid w:val="00176522"/>
    <w:rsid w:val="00194DE9"/>
    <w:rsid w:val="001D78D8"/>
    <w:rsid w:val="00215918"/>
    <w:rsid w:val="002E06D3"/>
    <w:rsid w:val="002F7380"/>
    <w:rsid w:val="003142D7"/>
    <w:rsid w:val="00347DCD"/>
    <w:rsid w:val="003547F9"/>
    <w:rsid w:val="00423AEA"/>
    <w:rsid w:val="0044280E"/>
    <w:rsid w:val="00445BB9"/>
    <w:rsid w:val="004A0F1D"/>
    <w:rsid w:val="004B4B7E"/>
    <w:rsid w:val="00524D3D"/>
    <w:rsid w:val="005449A6"/>
    <w:rsid w:val="006156D0"/>
    <w:rsid w:val="00630CF7"/>
    <w:rsid w:val="0064498B"/>
    <w:rsid w:val="00726015"/>
    <w:rsid w:val="007D6D1C"/>
    <w:rsid w:val="008C31DE"/>
    <w:rsid w:val="008E4414"/>
    <w:rsid w:val="008F3AB7"/>
    <w:rsid w:val="00917AA8"/>
    <w:rsid w:val="00964E14"/>
    <w:rsid w:val="00967D3B"/>
    <w:rsid w:val="0098192A"/>
    <w:rsid w:val="009A248B"/>
    <w:rsid w:val="00A72F68"/>
    <w:rsid w:val="00AB00C6"/>
    <w:rsid w:val="00AF31FC"/>
    <w:rsid w:val="00B00AAF"/>
    <w:rsid w:val="00B00BB3"/>
    <w:rsid w:val="00B670B9"/>
    <w:rsid w:val="00B81B46"/>
    <w:rsid w:val="00B9021B"/>
    <w:rsid w:val="00BC1743"/>
    <w:rsid w:val="00BE6AA0"/>
    <w:rsid w:val="00C250CD"/>
    <w:rsid w:val="00C445F4"/>
    <w:rsid w:val="00D660C0"/>
    <w:rsid w:val="00D970B2"/>
    <w:rsid w:val="00EB6112"/>
    <w:rsid w:val="00F1319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2F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2F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2F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2F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2F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2F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2F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2F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2F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2F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4645</izvorni_sadrzaj>
    <derivirana_varijabla naziv="DomainObject.Predmet.Broj_1">4645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St-4645/2015</izvorni_sadrzaj>
    <derivirana_varijabla naziv="DomainObject.Predmet.OznakaBroj_1">St-4645/2015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zaštitara i redara ZIHER</izvorni_sadrzaj>
    <derivirana_varijabla naziv="DomainObject.Predmet.ProtustrankaFormated_1">  Udruga zaštitara i redara ZIHER</derivirana_varijabla>
  </DomainObject.Predmet.ProtustrankaFormated>
  <DomainObject.Predmet.ProtustrankaFormatedOIB>
    <izvorni_sadrzaj>  Udruga zaštitara i redara ZIHER, OIB 19605784550</izvorni_sadrzaj>
    <derivirana_varijabla naziv="DomainObject.Predmet.ProtustrankaFormatedOIB_1">  Udruga zaštitara i redara ZIHER, OIB 19605784550</derivirana_varijabla>
  </DomainObject.Predmet.ProtustrankaFormatedOIB>
  <DomainObject.Predmet.ProtustrankaFormatedWithAdress>
    <izvorni_sadrzaj> Udruga zaštitara i redara ZIHER, Kolarova 2, 10000 Zagreb</izvorni_sadrzaj>
    <derivirana_varijabla naziv="DomainObject.Predmet.ProtustrankaFormatedWithAdress_1"> Udruga zaštitara i redara ZIHER, Kolarova 2, 10000 Zagreb</derivirana_varijabla>
  </DomainObject.Predmet.ProtustrankaFormatedWithAdress>
  <DomainObject.Predmet.ProtustrankaFormatedWithAdressOIB>
    <izvorni_sadrzaj> Udruga zaštitara i redara ZIHER, OIB 19605784550, Kolarova 2, 10000 Zagreb</izvorni_sadrzaj>
    <derivirana_varijabla naziv="DomainObject.Predmet.ProtustrankaFormatedWithAdressOIB_1"> Udruga zaštitara i redara ZIHER, OIB 19605784550, Kolarova 2, 10000 Zagreb</derivirana_varijabla>
  </DomainObject.Predmet.ProtustrankaFormatedWithAdressOIB>
  <DomainObject.Predmet.ProtustrankaWithAdress>
    <izvorni_sadrzaj>Udruga zaštitara i redara ZIHER Kolarova 2, 10000 Zagreb</izvorni_sadrzaj>
    <derivirana_varijabla naziv="DomainObject.Predmet.ProtustrankaWithAdress_1">Udruga zaštitara i redara ZIHER Kolarova 2, 10000 Zagreb</derivirana_varijabla>
  </DomainObject.Predmet.ProtustrankaWithAdress>
  <DomainObject.Predmet.ProtustrankaWithAdressOIB>
    <izvorni_sadrzaj>Udruga zaštitara i redara ZIHER, OIB 19605784550, Kolarova 2, 10000 Zagreb</izvorni_sadrzaj>
    <derivirana_varijabla naziv="DomainObject.Predmet.ProtustrankaWithAdressOIB_1">Udruga zaštitara i redara ZIHER, OIB 19605784550, Kolarova 2, 10000 Zagreb</derivirana_varijabla>
  </DomainObject.Predmet.ProtustrankaWithAdressOIB>
  <DomainObject.Predmet.ProtustrankaNazivFormated>
    <izvorni_sadrzaj>Udruga zaštitara i redara ZIHER</izvorni_sadrzaj>
    <derivirana_varijabla naziv="DomainObject.Predmet.ProtustrankaNazivFormated_1">Udruga zaštitara i redara ZIHER</derivirana_varijabla>
  </DomainObject.Predmet.ProtustrankaNazivFormated>
  <DomainObject.Predmet.ProtustrankaNazivFormatedOIB>
    <izvorni_sadrzaj>Udruga zaštitara i redara ZIHER, OIB 19605784550</izvorni_sadrzaj>
    <derivirana_varijabla naziv="DomainObject.Predmet.ProtustrankaNazivFormatedOIB_1">Udruga zaštitara i redara ZIHER, OIB 19605784550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zaštitara i redara ZIHER</item>
    </izvorni_sadrzaj>
    <derivirana_varijabla naziv="DomainObject.Predmet.ProtuStrankaListFormated_1">
      <item>Udruga zaštitara i redara ZIHER</item>
    </derivirana_varijabla>
  </DomainObject.Predmet.ProtuStrankaListFormated>
  <DomainObject.Predmet.ProtuStrankaListFormatedOIB>
    <izvorni_sadrzaj>
      <item>Udruga zaštitara i redara ZIHER, OIB 19605784550</item>
    </izvorni_sadrzaj>
    <derivirana_varijabla naziv="DomainObject.Predmet.ProtuStrankaListFormatedOIB_1">
      <item>Udruga zaštitara i redara ZIHER, OIB 19605784550</item>
    </derivirana_varijabla>
  </DomainObject.Predmet.ProtuStrankaListFormatedOIB>
  <DomainObject.Predmet.ProtuStrankaListFormatedWithAdress>
    <izvorni_sadrzaj>
      <item>Udruga zaštitara i redara ZIHER, Kolarova 2, 10000 Zagreb</item>
    </izvorni_sadrzaj>
    <derivirana_varijabla naziv="DomainObject.Predmet.ProtuStrankaListFormatedWithAdress_1">
      <item>Udruga zaštitara i redara ZIHER, Kolarova 2, 10000 Zagreb</item>
    </derivirana_varijabla>
  </DomainObject.Predmet.ProtuStrankaListFormatedWithAdress>
  <DomainObject.Predmet.ProtuStrankaListFormatedWithAdressOIB>
    <izvorni_sadrzaj>
      <item>Udruga zaštitara i redara ZIHER, OIB 19605784550, Kolarova 2, 10000 Zagreb</item>
    </izvorni_sadrzaj>
    <derivirana_varijabla naziv="DomainObject.Predmet.ProtuStrankaListFormatedWithAdressOIB_1">
      <item>Udruga zaštitara i redara ZIHER, OIB 19605784550, Kolarova 2, 10000 Zagreb</item>
    </derivirana_varijabla>
  </DomainObject.Predmet.ProtuStrankaListFormatedWithAdressOIB>
  <DomainObject.Predmet.ProtuStrankaListNazivFormated>
    <izvorni_sadrzaj>
      <item>Udruga zaštitara i redara ZIHER</item>
    </izvorni_sadrzaj>
    <derivirana_varijabla naziv="DomainObject.Predmet.ProtuStrankaListNazivFormated_1">
      <item>Udruga zaštitara i redara ZIHER</item>
    </derivirana_varijabla>
  </DomainObject.Predmet.ProtuStrankaListNazivFormated>
  <DomainObject.Predmet.ProtuStrankaListNazivFormatedOIB>
    <izvorni_sadrzaj>
      <item>Udruga zaštitara i redara ZIHER, OIB 19605784550</item>
    </izvorni_sadrzaj>
    <derivirana_varijabla naziv="DomainObject.Predmet.ProtuStrankaListNazivFormatedOIB_1">
      <item>Udruga zaštitara i redara ZIHER, OIB 19605784550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zaštitara i redara ZIHER</izvorni_sadrzaj>
    <derivirana_varijabla naziv="DomainObject.Predmet.ProtustrankaIDrugi_1">Udruga zaštitara i redara ZIHER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zaštitara i redara ZIHER, OIB 19605784550, Kolarova 2, 10000 Zagreb</izvorni_sadrzaj>
    <derivirana_varijabla naziv="DomainObject.Predmet.ProtustrankaIDrugiAdressOIB_1">Udruga zaštitara i redara ZIHER, OIB 19605784550, Kolarova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zaštitara i redara ZIHER</item>
    </izvorni_sadrzaj>
    <derivirana_varijabla naziv="DomainObject.Predmet.SudioniciListNaziv_1">
      <item>FINA Regionalni centar Zagreb</item>
      <item>Udruga zaštitara i redara ZIHER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zaštitara i redara ZIHER, OIB 19605784550, Kolarova 2,10000 Zagreb</item>
    </izvorni_sadrzaj>
    <derivirana_varijabla naziv="DomainObject.Predmet.SudioniciListAdressOIB_1">
      <item>FINA Regionalni centar Zagreb, OIB 85821130368, Trg svibanjskih žrtava 1995. 1,10000 Zagreb</item>
      <item>Udruga zaštitara i redara ZIHER, OIB 19605784550, Kolarova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19605784550</item>
    </izvorni_sadrzaj>
    <derivirana_varijabla naziv="DomainObject.Predmet.SudioniciListNazivOIB_1">
      <item>, OIB 85821130368</item>
      <item>, OIB 19605784550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5A9608-0B28-4872-A91D-5DB3311D07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1332</properties:Characters>
  <properties:Lines>49</properties:Lines>
  <properties:Paragraphs>18</properties:Paragraphs>
  <properties:TotalTime>18</properties:TotalTime>
  <properties:ScaleCrop>false</properties:ScaleCrop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2016-01-21T14:02:00Z</cp:lastPrinted>
  <dcterms:modified xmlns:xsi="http://www.w3.org/2001/XMLSchema-instance" xsi:type="dcterms:W3CDTF">2016-01-22T07:11:00Z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